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542" w:rsidRPr="00D27542" w:rsidRDefault="00707A33" w:rsidP="00707A33">
      <w:pPr>
        <w:ind w:left="4536"/>
        <w:rPr>
          <w:bCs/>
          <w:color w:val="000000"/>
        </w:rPr>
      </w:pPr>
      <w:r w:rsidRPr="00D27542">
        <w:rPr>
          <w:bCs/>
          <w:color w:val="000000"/>
        </w:rPr>
        <w:t xml:space="preserve">УТВЕРЖДЕН  </w:t>
      </w:r>
    </w:p>
    <w:p w:rsidR="00D27542" w:rsidRPr="00D27542" w:rsidRDefault="00707A33" w:rsidP="00707A33">
      <w:pPr>
        <w:ind w:left="4536"/>
        <w:rPr>
          <w:bCs/>
          <w:color w:val="000000"/>
        </w:rPr>
      </w:pPr>
      <w:r w:rsidRPr="00D27542">
        <w:rPr>
          <w:bCs/>
          <w:color w:val="000000"/>
        </w:rPr>
        <w:t xml:space="preserve">постановлением администрации </w:t>
      </w:r>
    </w:p>
    <w:p w:rsidR="00707A33" w:rsidRPr="00D27542" w:rsidRDefault="00D27542" w:rsidP="00707A33">
      <w:pPr>
        <w:ind w:left="4536"/>
        <w:rPr>
          <w:bCs/>
          <w:color w:val="000000"/>
        </w:rPr>
      </w:pPr>
      <w:r w:rsidRPr="00D27542">
        <w:rPr>
          <w:bCs/>
          <w:color w:val="000000"/>
        </w:rPr>
        <w:t>городского округа</w:t>
      </w:r>
      <w:r w:rsidR="00707A33" w:rsidRPr="00D27542">
        <w:rPr>
          <w:bCs/>
          <w:color w:val="000000"/>
        </w:rPr>
        <w:t xml:space="preserve"> Верхняя Пышма</w:t>
      </w:r>
    </w:p>
    <w:p w:rsidR="00707A33" w:rsidRPr="00D27542" w:rsidRDefault="00707A33" w:rsidP="00707A33">
      <w:pPr>
        <w:ind w:left="4536"/>
        <w:rPr>
          <w:bCs/>
          <w:color w:val="000000"/>
        </w:rPr>
      </w:pPr>
      <w:r w:rsidRPr="00D27542">
        <w:rPr>
          <w:bCs/>
          <w:color w:val="000000"/>
        </w:rPr>
        <w:t xml:space="preserve">от </w:t>
      </w:r>
      <w:r w:rsidR="00BA1B04" w:rsidRPr="00D27542">
        <w:rPr>
          <w:bCs/>
          <w:color w:val="000000"/>
        </w:rPr>
        <w:t>03.05.2017</w:t>
      </w:r>
      <w:r w:rsidRPr="00D27542">
        <w:rPr>
          <w:bCs/>
          <w:color w:val="000000"/>
        </w:rPr>
        <w:t xml:space="preserve"> №</w:t>
      </w:r>
      <w:r w:rsidR="00BA1B04" w:rsidRPr="00D27542">
        <w:rPr>
          <w:bCs/>
          <w:color w:val="000000"/>
        </w:rPr>
        <w:t xml:space="preserve"> 277</w:t>
      </w:r>
    </w:p>
    <w:p w:rsidR="00707A33" w:rsidRDefault="00707A33" w:rsidP="00707A33">
      <w:pPr>
        <w:jc w:val="center"/>
        <w:rPr>
          <w:b/>
          <w:bCs/>
          <w:color w:val="000000"/>
        </w:rPr>
      </w:pPr>
    </w:p>
    <w:p w:rsidR="007E2F4E" w:rsidRDefault="007E2F4E" w:rsidP="007434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образуемых земельных участков</w:t>
      </w:r>
    </w:p>
    <w:p w:rsidR="007E2F4E" w:rsidRDefault="007E2F4E" w:rsidP="007434D7">
      <w:pPr>
        <w:jc w:val="center"/>
        <w:rPr>
          <w:b/>
          <w:sz w:val="28"/>
          <w:szCs w:val="28"/>
        </w:rPr>
      </w:pPr>
    </w:p>
    <w:p w:rsidR="00336CD2" w:rsidRDefault="00336CD2" w:rsidP="007E2F4E">
      <w:pPr>
        <w:rPr>
          <w:sz w:val="22"/>
          <w:szCs w:val="22"/>
        </w:rPr>
      </w:pPr>
    </w:p>
    <w:tbl>
      <w:tblPr>
        <w:tblStyle w:val="a9"/>
        <w:tblW w:w="0" w:type="auto"/>
        <w:tblInd w:w="-601" w:type="dxa"/>
        <w:tblLook w:val="04A0" w:firstRow="1" w:lastRow="0" w:firstColumn="1" w:lastColumn="0" w:noHBand="0" w:noVBand="1"/>
      </w:tblPr>
      <w:tblGrid>
        <w:gridCol w:w="1241"/>
        <w:gridCol w:w="5926"/>
        <w:gridCol w:w="1339"/>
        <w:gridCol w:w="1666"/>
      </w:tblGrid>
      <w:tr w:rsidR="00B81F08" w:rsidRPr="00336CD2" w:rsidTr="00B81F08">
        <w:trPr>
          <w:trHeight w:val="288"/>
        </w:trPr>
        <w:tc>
          <w:tcPr>
            <w:tcW w:w="1241" w:type="dxa"/>
            <w:noWrap/>
            <w:vAlign w:val="center"/>
            <w:hideMark/>
          </w:tcPr>
          <w:p w:rsidR="00B81F08" w:rsidRPr="001817D9" w:rsidRDefault="00B81F08" w:rsidP="00336CD2">
            <w:pPr>
              <w:jc w:val="center"/>
              <w:rPr>
                <w:color w:val="000000"/>
                <w:sz w:val="22"/>
                <w:szCs w:val="22"/>
              </w:rPr>
            </w:pPr>
            <w:r w:rsidRPr="001817D9">
              <w:rPr>
                <w:color w:val="000000"/>
                <w:sz w:val="22"/>
                <w:szCs w:val="22"/>
              </w:rPr>
              <w:t>Условный номер ЗУ</w:t>
            </w:r>
          </w:p>
        </w:tc>
        <w:tc>
          <w:tcPr>
            <w:tcW w:w="5926" w:type="dxa"/>
            <w:noWrap/>
            <w:vAlign w:val="center"/>
            <w:hideMark/>
          </w:tcPr>
          <w:p w:rsidR="00B81F08" w:rsidRPr="001817D9" w:rsidRDefault="00B81F08" w:rsidP="00336CD2">
            <w:pPr>
              <w:jc w:val="center"/>
              <w:rPr>
                <w:color w:val="000000"/>
                <w:sz w:val="22"/>
                <w:szCs w:val="22"/>
              </w:rPr>
            </w:pPr>
            <w:r w:rsidRPr="001817D9">
              <w:rPr>
                <w:color w:val="000000"/>
                <w:sz w:val="22"/>
                <w:szCs w:val="22"/>
              </w:rPr>
              <w:t>Вид разрешенного использования</w:t>
            </w:r>
          </w:p>
        </w:tc>
        <w:tc>
          <w:tcPr>
            <w:tcW w:w="1339" w:type="dxa"/>
            <w:noWrap/>
            <w:vAlign w:val="center"/>
            <w:hideMark/>
          </w:tcPr>
          <w:p w:rsidR="00B81F08" w:rsidRPr="001817D9" w:rsidRDefault="00B81F08" w:rsidP="00336CD2">
            <w:pPr>
              <w:jc w:val="center"/>
              <w:rPr>
                <w:color w:val="000000"/>
                <w:sz w:val="22"/>
                <w:szCs w:val="22"/>
              </w:rPr>
            </w:pPr>
            <w:r w:rsidRPr="001817D9">
              <w:rPr>
                <w:color w:val="000000"/>
                <w:sz w:val="22"/>
                <w:szCs w:val="22"/>
              </w:rPr>
              <w:t xml:space="preserve">Площадь, </w:t>
            </w:r>
            <w:proofErr w:type="spellStart"/>
            <w:r w:rsidRPr="001817D9">
              <w:rPr>
                <w:color w:val="000000"/>
                <w:sz w:val="22"/>
                <w:szCs w:val="22"/>
              </w:rPr>
              <w:t>кв</w:t>
            </w:r>
            <w:proofErr w:type="gramStart"/>
            <w:r w:rsidRPr="001817D9">
              <w:rPr>
                <w:color w:val="000000"/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666" w:type="dxa"/>
          </w:tcPr>
          <w:p w:rsidR="00B81F08" w:rsidRPr="001817D9" w:rsidRDefault="00B81F08" w:rsidP="00336CD2">
            <w:pPr>
              <w:jc w:val="center"/>
              <w:rPr>
                <w:color w:val="000000"/>
                <w:sz w:val="22"/>
                <w:szCs w:val="22"/>
              </w:rPr>
            </w:pPr>
            <w:r w:rsidRPr="00B81F08">
              <w:rPr>
                <w:color w:val="000000"/>
                <w:sz w:val="22"/>
                <w:szCs w:val="22"/>
              </w:rPr>
              <w:t>Категория земель</w:t>
            </w:r>
          </w:p>
        </w:tc>
      </w:tr>
      <w:tr w:rsidR="00B81F08" w:rsidRPr="00336CD2" w:rsidTr="00B81F08">
        <w:trPr>
          <w:trHeight w:val="288"/>
        </w:trPr>
        <w:tc>
          <w:tcPr>
            <w:tcW w:w="1241" w:type="dxa"/>
            <w:noWrap/>
            <w:hideMark/>
          </w:tcPr>
          <w:p w:rsidR="00B81F08" w:rsidRPr="00336CD2" w:rsidRDefault="00B81F08" w:rsidP="00336CD2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1</w:t>
            </w:r>
          </w:p>
        </w:tc>
        <w:tc>
          <w:tcPr>
            <w:tcW w:w="5926" w:type="dxa"/>
            <w:noWrap/>
            <w:hideMark/>
          </w:tcPr>
          <w:p w:rsidR="00B81F08" w:rsidRPr="00036189" w:rsidRDefault="00B81F08" w:rsidP="00336CD2">
            <w:pPr>
              <w:rPr>
                <w:color w:val="000000" w:themeColor="text1"/>
                <w:sz w:val="22"/>
                <w:szCs w:val="22"/>
              </w:rPr>
            </w:pPr>
            <w:r w:rsidRPr="00036189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339" w:type="dxa"/>
            <w:noWrap/>
            <w:hideMark/>
          </w:tcPr>
          <w:p w:rsidR="00B81F08" w:rsidRPr="00336CD2" w:rsidRDefault="00B81F08" w:rsidP="00336CD2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1460.97</w:t>
            </w:r>
          </w:p>
        </w:tc>
        <w:tc>
          <w:tcPr>
            <w:tcW w:w="1666" w:type="dxa"/>
            <w:vMerge w:val="restart"/>
          </w:tcPr>
          <w:p w:rsidR="00B81F08" w:rsidRPr="00336CD2" w:rsidRDefault="00B81F08" w:rsidP="00336CD2">
            <w:pPr>
              <w:rPr>
                <w:sz w:val="22"/>
                <w:szCs w:val="22"/>
              </w:rPr>
            </w:pPr>
            <w:r w:rsidRPr="00B81F08">
              <w:rPr>
                <w:sz w:val="22"/>
                <w:szCs w:val="22"/>
              </w:rPr>
              <w:t>Земли населенных пунктов</w:t>
            </w:r>
          </w:p>
        </w:tc>
      </w:tr>
      <w:tr w:rsidR="00B81F08" w:rsidRPr="00336CD2" w:rsidTr="00B81F08">
        <w:trPr>
          <w:trHeight w:val="288"/>
        </w:trPr>
        <w:tc>
          <w:tcPr>
            <w:tcW w:w="1241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2</w:t>
            </w:r>
          </w:p>
        </w:tc>
        <w:tc>
          <w:tcPr>
            <w:tcW w:w="5926" w:type="dxa"/>
            <w:noWrap/>
            <w:hideMark/>
          </w:tcPr>
          <w:p w:rsidR="00B81F08" w:rsidRPr="00036189" w:rsidRDefault="00B81F08">
            <w:pPr>
              <w:rPr>
                <w:color w:val="000000" w:themeColor="text1"/>
                <w:sz w:val="22"/>
                <w:szCs w:val="22"/>
              </w:rPr>
            </w:pPr>
            <w:r w:rsidRPr="00036189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339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1422.76</w:t>
            </w:r>
          </w:p>
        </w:tc>
        <w:tc>
          <w:tcPr>
            <w:tcW w:w="1666" w:type="dxa"/>
            <w:vMerge/>
          </w:tcPr>
          <w:p w:rsidR="00B81F08" w:rsidRPr="00336CD2" w:rsidRDefault="00B81F08">
            <w:pPr>
              <w:rPr>
                <w:sz w:val="22"/>
                <w:szCs w:val="22"/>
              </w:rPr>
            </w:pPr>
          </w:p>
        </w:tc>
      </w:tr>
      <w:tr w:rsidR="00B81F08" w:rsidRPr="00336CD2" w:rsidTr="00B81F08">
        <w:trPr>
          <w:trHeight w:val="288"/>
        </w:trPr>
        <w:tc>
          <w:tcPr>
            <w:tcW w:w="1241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3</w:t>
            </w:r>
          </w:p>
        </w:tc>
        <w:tc>
          <w:tcPr>
            <w:tcW w:w="5926" w:type="dxa"/>
            <w:noWrap/>
            <w:hideMark/>
          </w:tcPr>
          <w:p w:rsidR="00B81F08" w:rsidRPr="00036189" w:rsidRDefault="00B81F08">
            <w:pPr>
              <w:rPr>
                <w:color w:val="000000" w:themeColor="text1"/>
                <w:sz w:val="22"/>
                <w:szCs w:val="22"/>
              </w:rPr>
            </w:pPr>
            <w:r w:rsidRPr="00036189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339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1249.67</w:t>
            </w:r>
          </w:p>
        </w:tc>
        <w:tc>
          <w:tcPr>
            <w:tcW w:w="1666" w:type="dxa"/>
            <w:vMerge/>
          </w:tcPr>
          <w:p w:rsidR="00B81F08" w:rsidRPr="00336CD2" w:rsidRDefault="00B81F08">
            <w:pPr>
              <w:rPr>
                <w:sz w:val="22"/>
                <w:szCs w:val="22"/>
              </w:rPr>
            </w:pPr>
          </w:p>
        </w:tc>
      </w:tr>
      <w:tr w:rsidR="00B81F08" w:rsidRPr="00336CD2" w:rsidTr="00B81F08">
        <w:trPr>
          <w:trHeight w:val="288"/>
        </w:trPr>
        <w:tc>
          <w:tcPr>
            <w:tcW w:w="1241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4</w:t>
            </w:r>
          </w:p>
        </w:tc>
        <w:tc>
          <w:tcPr>
            <w:tcW w:w="5926" w:type="dxa"/>
            <w:noWrap/>
            <w:hideMark/>
          </w:tcPr>
          <w:p w:rsidR="00B81F08" w:rsidRPr="00036189" w:rsidRDefault="00B81F08">
            <w:pPr>
              <w:rPr>
                <w:color w:val="000000" w:themeColor="text1"/>
                <w:sz w:val="22"/>
                <w:szCs w:val="22"/>
              </w:rPr>
            </w:pPr>
            <w:r w:rsidRPr="00036189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339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1477.81</w:t>
            </w:r>
          </w:p>
        </w:tc>
        <w:tc>
          <w:tcPr>
            <w:tcW w:w="1666" w:type="dxa"/>
            <w:vMerge/>
          </w:tcPr>
          <w:p w:rsidR="00B81F08" w:rsidRPr="00336CD2" w:rsidRDefault="00B81F08">
            <w:pPr>
              <w:rPr>
                <w:sz w:val="22"/>
                <w:szCs w:val="22"/>
              </w:rPr>
            </w:pPr>
          </w:p>
        </w:tc>
      </w:tr>
      <w:tr w:rsidR="00B81F08" w:rsidRPr="00336CD2" w:rsidTr="00B81F08">
        <w:trPr>
          <w:trHeight w:val="288"/>
        </w:trPr>
        <w:tc>
          <w:tcPr>
            <w:tcW w:w="1241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5</w:t>
            </w:r>
          </w:p>
        </w:tc>
        <w:tc>
          <w:tcPr>
            <w:tcW w:w="5926" w:type="dxa"/>
            <w:noWrap/>
            <w:hideMark/>
          </w:tcPr>
          <w:p w:rsidR="00B81F08" w:rsidRPr="00036189" w:rsidRDefault="00B81F08">
            <w:pPr>
              <w:rPr>
                <w:color w:val="000000" w:themeColor="text1"/>
                <w:sz w:val="22"/>
                <w:szCs w:val="22"/>
              </w:rPr>
            </w:pPr>
            <w:r w:rsidRPr="00036189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339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828.78</w:t>
            </w:r>
          </w:p>
        </w:tc>
        <w:tc>
          <w:tcPr>
            <w:tcW w:w="1666" w:type="dxa"/>
            <w:vMerge/>
          </w:tcPr>
          <w:p w:rsidR="00B81F08" w:rsidRPr="00336CD2" w:rsidRDefault="00B81F08">
            <w:pPr>
              <w:rPr>
                <w:sz w:val="22"/>
                <w:szCs w:val="22"/>
              </w:rPr>
            </w:pPr>
          </w:p>
        </w:tc>
      </w:tr>
      <w:tr w:rsidR="00B81F08" w:rsidRPr="00336CD2" w:rsidTr="00B81F08">
        <w:trPr>
          <w:trHeight w:val="288"/>
        </w:trPr>
        <w:tc>
          <w:tcPr>
            <w:tcW w:w="1241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6</w:t>
            </w:r>
          </w:p>
        </w:tc>
        <w:tc>
          <w:tcPr>
            <w:tcW w:w="5926" w:type="dxa"/>
            <w:noWrap/>
            <w:hideMark/>
          </w:tcPr>
          <w:p w:rsidR="00B81F08" w:rsidRPr="00036189" w:rsidRDefault="00B81F08">
            <w:pPr>
              <w:rPr>
                <w:color w:val="000000" w:themeColor="text1"/>
                <w:sz w:val="22"/>
                <w:szCs w:val="22"/>
              </w:rPr>
            </w:pPr>
            <w:r w:rsidRPr="00036189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339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1374.83</w:t>
            </w:r>
          </w:p>
        </w:tc>
        <w:tc>
          <w:tcPr>
            <w:tcW w:w="1666" w:type="dxa"/>
            <w:vMerge/>
          </w:tcPr>
          <w:p w:rsidR="00B81F08" w:rsidRPr="00336CD2" w:rsidRDefault="00B81F08">
            <w:pPr>
              <w:rPr>
                <w:sz w:val="22"/>
                <w:szCs w:val="22"/>
              </w:rPr>
            </w:pPr>
          </w:p>
        </w:tc>
      </w:tr>
      <w:tr w:rsidR="00B81F08" w:rsidRPr="00336CD2" w:rsidTr="00B81F08">
        <w:trPr>
          <w:trHeight w:val="288"/>
        </w:trPr>
        <w:tc>
          <w:tcPr>
            <w:tcW w:w="1241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7</w:t>
            </w:r>
          </w:p>
        </w:tc>
        <w:tc>
          <w:tcPr>
            <w:tcW w:w="5926" w:type="dxa"/>
            <w:noWrap/>
            <w:hideMark/>
          </w:tcPr>
          <w:p w:rsidR="00B81F08" w:rsidRPr="00036189" w:rsidRDefault="00B81F08">
            <w:pPr>
              <w:rPr>
                <w:color w:val="000000" w:themeColor="text1"/>
                <w:sz w:val="22"/>
                <w:szCs w:val="22"/>
              </w:rPr>
            </w:pPr>
            <w:r w:rsidRPr="00036189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339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1462.08</w:t>
            </w:r>
          </w:p>
        </w:tc>
        <w:tc>
          <w:tcPr>
            <w:tcW w:w="1666" w:type="dxa"/>
            <w:vMerge/>
          </w:tcPr>
          <w:p w:rsidR="00B81F08" w:rsidRPr="00336CD2" w:rsidRDefault="00B81F08">
            <w:pPr>
              <w:rPr>
                <w:sz w:val="22"/>
                <w:szCs w:val="22"/>
              </w:rPr>
            </w:pPr>
          </w:p>
        </w:tc>
      </w:tr>
      <w:tr w:rsidR="00B81F08" w:rsidRPr="00336CD2" w:rsidTr="00B81F08">
        <w:trPr>
          <w:trHeight w:val="288"/>
        </w:trPr>
        <w:tc>
          <w:tcPr>
            <w:tcW w:w="1241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8</w:t>
            </w:r>
          </w:p>
        </w:tc>
        <w:tc>
          <w:tcPr>
            <w:tcW w:w="5926" w:type="dxa"/>
            <w:noWrap/>
            <w:hideMark/>
          </w:tcPr>
          <w:p w:rsidR="00B81F08" w:rsidRPr="00036189" w:rsidRDefault="00B81F08">
            <w:pPr>
              <w:rPr>
                <w:color w:val="000000" w:themeColor="text1"/>
                <w:sz w:val="22"/>
                <w:szCs w:val="22"/>
              </w:rPr>
            </w:pPr>
            <w:r w:rsidRPr="00036189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339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1438.87</w:t>
            </w:r>
          </w:p>
        </w:tc>
        <w:tc>
          <w:tcPr>
            <w:tcW w:w="1666" w:type="dxa"/>
            <w:vMerge/>
          </w:tcPr>
          <w:p w:rsidR="00B81F08" w:rsidRPr="00336CD2" w:rsidRDefault="00B81F08">
            <w:pPr>
              <w:rPr>
                <w:sz w:val="22"/>
                <w:szCs w:val="22"/>
              </w:rPr>
            </w:pPr>
          </w:p>
        </w:tc>
      </w:tr>
      <w:tr w:rsidR="00B81F08" w:rsidRPr="00336CD2" w:rsidTr="00B81F08">
        <w:trPr>
          <w:trHeight w:val="288"/>
        </w:trPr>
        <w:tc>
          <w:tcPr>
            <w:tcW w:w="1241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10</w:t>
            </w:r>
          </w:p>
        </w:tc>
        <w:tc>
          <w:tcPr>
            <w:tcW w:w="5926" w:type="dxa"/>
            <w:noWrap/>
            <w:hideMark/>
          </w:tcPr>
          <w:p w:rsidR="00B81F08" w:rsidRPr="00036189" w:rsidRDefault="00B81F08">
            <w:pPr>
              <w:rPr>
                <w:color w:val="000000" w:themeColor="text1"/>
                <w:sz w:val="22"/>
                <w:szCs w:val="22"/>
              </w:rPr>
            </w:pPr>
            <w:r w:rsidRPr="00036189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339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904.90</w:t>
            </w:r>
          </w:p>
        </w:tc>
        <w:tc>
          <w:tcPr>
            <w:tcW w:w="1666" w:type="dxa"/>
            <w:vMerge/>
          </w:tcPr>
          <w:p w:rsidR="00B81F08" w:rsidRPr="00336CD2" w:rsidRDefault="00B81F08">
            <w:pPr>
              <w:rPr>
                <w:sz w:val="22"/>
                <w:szCs w:val="22"/>
              </w:rPr>
            </w:pPr>
          </w:p>
        </w:tc>
      </w:tr>
      <w:tr w:rsidR="00B81F08" w:rsidRPr="00336CD2" w:rsidTr="00B81F08">
        <w:trPr>
          <w:trHeight w:val="288"/>
        </w:trPr>
        <w:tc>
          <w:tcPr>
            <w:tcW w:w="1241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11</w:t>
            </w:r>
          </w:p>
        </w:tc>
        <w:tc>
          <w:tcPr>
            <w:tcW w:w="5926" w:type="dxa"/>
            <w:noWrap/>
            <w:hideMark/>
          </w:tcPr>
          <w:p w:rsidR="00B81F08" w:rsidRPr="00036189" w:rsidRDefault="00B81F08">
            <w:pPr>
              <w:rPr>
                <w:color w:val="000000" w:themeColor="text1"/>
                <w:sz w:val="22"/>
                <w:szCs w:val="22"/>
              </w:rPr>
            </w:pPr>
            <w:r w:rsidRPr="00036189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339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1003.08</w:t>
            </w:r>
          </w:p>
        </w:tc>
        <w:tc>
          <w:tcPr>
            <w:tcW w:w="1666" w:type="dxa"/>
            <w:vMerge/>
          </w:tcPr>
          <w:p w:rsidR="00B81F08" w:rsidRPr="00336CD2" w:rsidRDefault="00B81F08">
            <w:pPr>
              <w:rPr>
                <w:sz w:val="22"/>
                <w:szCs w:val="22"/>
              </w:rPr>
            </w:pPr>
          </w:p>
        </w:tc>
      </w:tr>
      <w:tr w:rsidR="00B81F08" w:rsidRPr="00336CD2" w:rsidTr="00B81F08">
        <w:trPr>
          <w:trHeight w:val="288"/>
        </w:trPr>
        <w:tc>
          <w:tcPr>
            <w:tcW w:w="1241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12</w:t>
            </w:r>
          </w:p>
        </w:tc>
        <w:tc>
          <w:tcPr>
            <w:tcW w:w="5926" w:type="dxa"/>
            <w:noWrap/>
            <w:hideMark/>
          </w:tcPr>
          <w:p w:rsidR="00B81F08" w:rsidRPr="00036189" w:rsidRDefault="00B81F08">
            <w:pPr>
              <w:rPr>
                <w:color w:val="000000" w:themeColor="text1"/>
                <w:sz w:val="22"/>
                <w:szCs w:val="22"/>
              </w:rPr>
            </w:pPr>
            <w:r w:rsidRPr="00036189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339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1022.60</w:t>
            </w:r>
          </w:p>
        </w:tc>
        <w:tc>
          <w:tcPr>
            <w:tcW w:w="1666" w:type="dxa"/>
            <w:vMerge/>
          </w:tcPr>
          <w:p w:rsidR="00B81F08" w:rsidRPr="00336CD2" w:rsidRDefault="00B81F08">
            <w:pPr>
              <w:rPr>
                <w:sz w:val="22"/>
                <w:szCs w:val="22"/>
              </w:rPr>
            </w:pPr>
          </w:p>
        </w:tc>
      </w:tr>
      <w:tr w:rsidR="00B81F08" w:rsidRPr="00336CD2" w:rsidTr="00B81F08">
        <w:trPr>
          <w:trHeight w:val="288"/>
        </w:trPr>
        <w:tc>
          <w:tcPr>
            <w:tcW w:w="1241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13</w:t>
            </w:r>
          </w:p>
        </w:tc>
        <w:tc>
          <w:tcPr>
            <w:tcW w:w="5926" w:type="dxa"/>
            <w:noWrap/>
            <w:hideMark/>
          </w:tcPr>
          <w:p w:rsidR="00B81F08" w:rsidRPr="00036189" w:rsidRDefault="00B81F08">
            <w:pPr>
              <w:rPr>
                <w:color w:val="000000" w:themeColor="text1"/>
                <w:sz w:val="22"/>
                <w:szCs w:val="22"/>
              </w:rPr>
            </w:pPr>
            <w:r w:rsidRPr="00036189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339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981.25</w:t>
            </w:r>
          </w:p>
        </w:tc>
        <w:tc>
          <w:tcPr>
            <w:tcW w:w="1666" w:type="dxa"/>
            <w:vMerge/>
          </w:tcPr>
          <w:p w:rsidR="00B81F08" w:rsidRPr="00336CD2" w:rsidRDefault="00B81F08">
            <w:pPr>
              <w:rPr>
                <w:sz w:val="22"/>
                <w:szCs w:val="22"/>
              </w:rPr>
            </w:pPr>
          </w:p>
        </w:tc>
      </w:tr>
      <w:tr w:rsidR="00B81F08" w:rsidRPr="00336CD2" w:rsidTr="00B81F08">
        <w:trPr>
          <w:trHeight w:val="288"/>
        </w:trPr>
        <w:tc>
          <w:tcPr>
            <w:tcW w:w="1241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14</w:t>
            </w:r>
          </w:p>
        </w:tc>
        <w:tc>
          <w:tcPr>
            <w:tcW w:w="5926" w:type="dxa"/>
            <w:noWrap/>
            <w:hideMark/>
          </w:tcPr>
          <w:p w:rsidR="00B81F08" w:rsidRPr="00036189" w:rsidRDefault="00B81F08">
            <w:pPr>
              <w:rPr>
                <w:color w:val="000000" w:themeColor="text1"/>
                <w:sz w:val="22"/>
                <w:szCs w:val="22"/>
              </w:rPr>
            </w:pPr>
            <w:r w:rsidRPr="00036189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339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950.04</w:t>
            </w:r>
          </w:p>
        </w:tc>
        <w:tc>
          <w:tcPr>
            <w:tcW w:w="1666" w:type="dxa"/>
            <w:vMerge/>
          </w:tcPr>
          <w:p w:rsidR="00B81F08" w:rsidRPr="00336CD2" w:rsidRDefault="00B81F08">
            <w:pPr>
              <w:rPr>
                <w:sz w:val="22"/>
                <w:szCs w:val="22"/>
              </w:rPr>
            </w:pPr>
          </w:p>
        </w:tc>
      </w:tr>
      <w:tr w:rsidR="00B81F08" w:rsidRPr="00336CD2" w:rsidTr="00B81F08">
        <w:trPr>
          <w:trHeight w:val="288"/>
        </w:trPr>
        <w:tc>
          <w:tcPr>
            <w:tcW w:w="1241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15</w:t>
            </w:r>
          </w:p>
        </w:tc>
        <w:tc>
          <w:tcPr>
            <w:tcW w:w="5926" w:type="dxa"/>
            <w:noWrap/>
            <w:hideMark/>
          </w:tcPr>
          <w:p w:rsidR="00B81F08" w:rsidRPr="00036189" w:rsidRDefault="00B81F08">
            <w:pPr>
              <w:rPr>
                <w:color w:val="000000" w:themeColor="text1"/>
                <w:sz w:val="22"/>
                <w:szCs w:val="22"/>
              </w:rPr>
            </w:pPr>
            <w:r w:rsidRPr="00036189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339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1301.15</w:t>
            </w:r>
          </w:p>
        </w:tc>
        <w:tc>
          <w:tcPr>
            <w:tcW w:w="1666" w:type="dxa"/>
            <w:vMerge/>
          </w:tcPr>
          <w:p w:rsidR="00B81F08" w:rsidRPr="00336CD2" w:rsidRDefault="00B81F08">
            <w:pPr>
              <w:rPr>
                <w:sz w:val="22"/>
                <w:szCs w:val="22"/>
              </w:rPr>
            </w:pPr>
          </w:p>
        </w:tc>
      </w:tr>
      <w:tr w:rsidR="00B81F08" w:rsidRPr="00336CD2" w:rsidTr="00B81F08">
        <w:trPr>
          <w:trHeight w:val="288"/>
        </w:trPr>
        <w:tc>
          <w:tcPr>
            <w:tcW w:w="1241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16</w:t>
            </w:r>
          </w:p>
        </w:tc>
        <w:tc>
          <w:tcPr>
            <w:tcW w:w="5926" w:type="dxa"/>
            <w:noWrap/>
            <w:hideMark/>
          </w:tcPr>
          <w:p w:rsidR="00B81F08" w:rsidRPr="00036189" w:rsidRDefault="00036189" w:rsidP="00B81F08">
            <w:pPr>
              <w:rPr>
                <w:color w:val="000000" w:themeColor="text1"/>
                <w:sz w:val="22"/>
                <w:szCs w:val="22"/>
              </w:rPr>
            </w:pPr>
            <w:r w:rsidRPr="00036189">
              <w:rPr>
                <w:color w:val="000000" w:themeColor="text1"/>
                <w:sz w:val="22"/>
                <w:szCs w:val="22"/>
              </w:rPr>
              <w:t>З</w:t>
            </w:r>
            <w:r w:rsidR="00B81F08" w:rsidRPr="00036189">
              <w:rPr>
                <w:color w:val="000000" w:themeColor="text1"/>
                <w:sz w:val="22"/>
                <w:szCs w:val="22"/>
              </w:rPr>
              <w:t>емельные участки (территории) общего пользования</w:t>
            </w:r>
          </w:p>
        </w:tc>
        <w:tc>
          <w:tcPr>
            <w:tcW w:w="1339" w:type="dxa"/>
            <w:noWrap/>
            <w:hideMark/>
          </w:tcPr>
          <w:p w:rsidR="00B81F08" w:rsidRPr="00336CD2" w:rsidRDefault="00B81F08" w:rsidP="00B975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40273.10</w:t>
            </w:r>
          </w:p>
        </w:tc>
        <w:tc>
          <w:tcPr>
            <w:tcW w:w="1666" w:type="dxa"/>
            <w:vMerge/>
          </w:tcPr>
          <w:p w:rsidR="00B81F08" w:rsidRDefault="00B81F08" w:rsidP="00B97518">
            <w:pPr>
              <w:rPr>
                <w:sz w:val="22"/>
                <w:szCs w:val="22"/>
              </w:rPr>
            </w:pPr>
          </w:p>
        </w:tc>
      </w:tr>
      <w:tr w:rsidR="00B81F08" w:rsidRPr="00336CD2" w:rsidTr="00B81F08">
        <w:trPr>
          <w:trHeight w:val="288"/>
        </w:trPr>
        <w:tc>
          <w:tcPr>
            <w:tcW w:w="1241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17</w:t>
            </w:r>
          </w:p>
        </w:tc>
        <w:tc>
          <w:tcPr>
            <w:tcW w:w="5926" w:type="dxa"/>
            <w:noWrap/>
            <w:hideMark/>
          </w:tcPr>
          <w:p w:rsidR="00B81F08" w:rsidRPr="00036189" w:rsidRDefault="00B81F08">
            <w:pPr>
              <w:rPr>
                <w:color w:val="000000" w:themeColor="text1"/>
                <w:sz w:val="22"/>
                <w:szCs w:val="22"/>
              </w:rPr>
            </w:pPr>
            <w:r w:rsidRPr="00036189">
              <w:rPr>
                <w:color w:val="000000" w:themeColor="text1"/>
                <w:sz w:val="22"/>
                <w:szCs w:val="22"/>
              </w:rPr>
              <w:t>Многоквартирный жилой дом</w:t>
            </w:r>
          </w:p>
        </w:tc>
        <w:tc>
          <w:tcPr>
            <w:tcW w:w="1339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1314.70</w:t>
            </w:r>
          </w:p>
        </w:tc>
        <w:tc>
          <w:tcPr>
            <w:tcW w:w="1666" w:type="dxa"/>
            <w:vMerge/>
          </w:tcPr>
          <w:p w:rsidR="00B81F08" w:rsidRDefault="00B81F08">
            <w:pPr>
              <w:rPr>
                <w:sz w:val="22"/>
                <w:szCs w:val="22"/>
              </w:rPr>
            </w:pPr>
          </w:p>
        </w:tc>
      </w:tr>
      <w:tr w:rsidR="00B81F08" w:rsidRPr="00336CD2" w:rsidTr="00B81F08">
        <w:trPr>
          <w:trHeight w:val="288"/>
        </w:trPr>
        <w:tc>
          <w:tcPr>
            <w:tcW w:w="1241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18</w:t>
            </w:r>
          </w:p>
        </w:tc>
        <w:tc>
          <w:tcPr>
            <w:tcW w:w="5926" w:type="dxa"/>
            <w:noWrap/>
            <w:hideMark/>
          </w:tcPr>
          <w:p w:rsidR="00B81F08" w:rsidRPr="00036189" w:rsidRDefault="00B81F08">
            <w:pPr>
              <w:rPr>
                <w:color w:val="000000" w:themeColor="text1"/>
                <w:sz w:val="22"/>
                <w:szCs w:val="22"/>
              </w:rPr>
            </w:pPr>
            <w:r w:rsidRPr="00036189">
              <w:rPr>
                <w:color w:val="000000" w:themeColor="text1"/>
                <w:sz w:val="22"/>
                <w:szCs w:val="22"/>
              </w:rPr>
              <w:t>Многоквартирный жилой дом</w:t>
            </w:r>
          </w:p>
        </w:tc>
        <w:tc>
          <w:tcPr>
            <w:tcW w:w="1339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1066.81</w:t>
            </w:r>
          </w:p>
        </w:tc>
        <w:tc>
          <w:tcPr>
            <w:tcW w:w="1666" w:type="dxa"/>
            <w:vMerge/>
          </w:tcPr>
          <w:p w:rsidR="00B81F08" w:rsidRDefault="00B81F08">
            <w:pPr>
              <w:rPr>
                <w:sz w:val="22"/>
                <w:szCs w:val="22"/>
              </w:rPr>
            </w:pPr>
          </w:p>
        </w:tc>
      </w:tr>
      <w:tr w:rsidR="00B81F08" w:rsidRPr="00336CD2" w:rsidTr="00B81F08">
        <w:trPr>
          <w:trHeight w:val="288"/>
        </w:trPr>
        <w:tc>
          <w:tcPr>
            <w:tcW w:w="1241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22</w:t>
            </w:r>
          </w:p>
        </w:tc>
        <w:tc>
          <w:tcPr>
            <w:tcW w:w="5926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FC7713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339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1126.19</w:t>
            </w:r>
          </w:p>
        </w:tc>
        <w:tc>
          <w:tcPr>
            <w:tcW w:w="1666" w:type="dxa"/>
            <w:vMerge/>
          </w:tcPr>
          <w:p w:rsidR="00B81F08" w:rsidRPr="00336CD2" w:rsidRDefault="00B81F08">
            <w:pPr>
              <w:rPr>
                <w:sz w:val="22"/>
                <w:szCs w:val="22"/>
              </w:rPr>
            </w:pPr>
          </w:p>
        </w:tc>
      </w:tr>
      <w:tr w:rsidR="00B81F08" w:rsidRPr="00336CD2" w:rsidTr="00B81F08">
        <w:trPr>
          <w:trHeight w:val="288"/>
        </w:trPr>
        <w:tc>
          <w:tcPr>
            <w:tcW w:w="1241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23</w:t>
            </w:r>
          </w:p>
        </w:tc>
        <w:tc>
          <w:tcPr>
            <w:tcW w:w="5926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FC7713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339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1664.71</w:t>
            </w:r>
          </w:p>
        </w:tc>
        <w:tc>
          <w:tcPr>
            <w:tcW w:w="1666" w:type="dxa"/>
            <w:vMerge/>
          </w:tcPr>
          <w:p w:rsidR="00B81F08" w:rsidRPr="00336CD2" w:rsidRDefault="00B81F08">
            <w:pPr>
              <w:rPr>
                <w:sz w:val="22"/>
                <w:szCs w:val="22"/>
              </w:rPr>
            </w:pPr>
          </w:p>
        </w:tc>
      </w:tr>
      <w:tr w:rsidR="00B81F08" w:rsidRPr="00336CD2" w:rsidTr="00B81F08">
        <w:trPr>
          <w:trHeight w:val="288"/>
        </w:trPr>
        <w:tc>
          <w:tcPr>
            <w:tcW w:w="1241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24</w:t>
            </w:r>
          </w:p>
        </w:tc>
        <w:tc>
          <w:tcPr>
            <w:tcW w:w="5926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FC7713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339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1972.25</w:t>
            </w:r>
          </w:p>
        </w:tc>
        <w:tc>
          <w:tcPr>
            <w:tcW w:w="1666" w:type="dxa"/>
            <w:vMerge/>
          </w:tcPr>
          <w:p w:rsidR="00B81F08" w:rsidRPr="00336CD2" w:rsidRDefault="00B81F08">
            <w:pPr>
              <w:rPr>
                <w:sz w:val="22"/>
                <w:szCs w:val="22"/>
              </w:rPr>
            </w:pPr>
          </w:p>
        </w:tc>
      </w:tr>
      <w:tr w:rsidR="00B81F08" w:rsidRPr="00336CD2" w:rsidTr="00B81F08">
        <w:trPr>
          <w:trHeight w:val="288"/>
        </w:trPr>
        <w:tc>
          <w:tcPr>
            <w:tcW w:w="1241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25</w:t>
            </w:r>
          </w:p>
        </w:tc>
        <w:tc>
          <w:tcPr>
            <w:tcW w:w="5926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FC7713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339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1958.97</w:t>
            </w:r>
          </w:p>
        </w:tc>
        <w:tc>
          <w:tcPr>
            <w:tcW w:w="1666" w:type="dxa"/>
            <w:vMerge/>
          </w:tcPr>
          <w:p w:rsidR="00B81F08" w:rsidRPr="00336CD2" w:rsidRDefault="00B81F08">
            <w:pPr>
              <w:rPr>
                <w:sz w:val="22"/>
                <w:szCs w:val="22"/>
              </w:rPr>
            </w:pPr>
          </w:p>
        </w:tc>
      </w:tr>
      <w:tr w:rsidR="00B81F08" w:rsidRPr="00336CD2" w:rsidTr="00B81F08">
        <w:trPr>
          <w:trHeight w:val="288"/>
        </w:trPr>
        <w:tc>
          <w:tcPr>
            <w:tcW w:w="1241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26</w:t>
            </w:r>
          </w:p>
        </w:tc>
        <w:tc>
          <w:tcPr>
            <w:tcW w:w="5926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FC7713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339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1975.48</w:t>
            </w:r>
          </w:p>
        </w:tc>
        <w:tc>
          <w:tcPr>
            <w:tcW w:w="1666" w:type="dxa"/>
            <w:vMerge/>
          </w:tcPr>
          <w:p w:rsidR="00B81F08" w:rsidRPr="00336CD2" w:rsidRDefault="00B81F08">
            <w:pPr>
              <w:rPr>
                <w:sz w:val="22"/>
                <w:szCs w:val="22"/>
              </w:rPr>
            </w:pPr>
          </w:p>
        </w:tc>
      </w:tr>
      <w:tr w:rsidR="00B81F08" w:rsidRPr="00336CD2" w:rsidTr="00B81F08">
        <w:trPr>
          <w:trHeight w:val="288"/>
        </w:trPr>
        <w:tc>
          <w:tcPr>
            <w:tcW w:w="1241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27</w:t>
            </w:r>
          </w:p>
        </w:tc>
        <w:tc>
          <w:tcPr>
            <w:tcW w:w="5926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FC7713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339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1984.17</w:t>
            </w:r>
          </w:p>
        </w:tc>
        <w:tc>
          <w:tcPr>
            <w:tcW w:w="1666" w:type="dxa"/>
            <w:vMerge/>
          </w:tcPr>
          <w:p w:rsidR="00B81F08" w:rsidRPr="00336CD2" w:rsidRDefault="00B81F08">
            <w:pPr>
              <w:rPr>
                <w:sz w:val="22"/>
                <w:szCs w:val="22"/>
              </w:rPr>
            </w:pPr>
          </w:p>
        </w:tc>
      </w:tr>
      <w:tr w:rsidR="00B81F08" w:rsidRPr="00336CD2" w:rsidTr="00B81F08">
        <w:trPr>
          <w:trHeight w:val="288"/>
        </w:trPr>
        <w:tc>
          <w:tcPr>
            <w:tcW w:w="1241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28</w:t>
            </w:r>
          </w:p>
        </w:tc>
        <w:tc>
          <w:tcPr>
            <w:tcW w:w="5926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FC7713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339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1915.87</w:t>
            </w:r>
          </w:p>
        </w:tc>
        <w:tc>
          <w:tcPr>
            <w:tcW w:w="1666" w:type="dxa"/>
            <w:vMerge/>
          </w:tcPr>
          <w:p w:rsidR="00B81F08" w:rsidRPr="00336CD2" w:rsidRDefault="00B81F08">
            <w:pPr>
              <w:rPr>
                <w:sz w:val="22"/>
                <w:szCs w:val="22"/>
              </w:rPr>
            </w:pPr>
          </w:p>
        </w:tc>
      </w:tr>
      <w:tr w:rsidR="00B81F08" w:rsidRPr="00336CD2" w:rsidTr="00B81F08">
        <w:trPr>
          <w:trHeight w:val="288"/>
        </w:trPr>
        <w:tc>
          <w:tcPr>
            <w:tcW w:w="1241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29</w:t>
            </w:r>
          </w:p>
        </w:tc>
        <w:tc>
          <w:tcPr>
            <w:tcW w:w="5926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FC7713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339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1898.95</w:t>
            </w:r>
          </w:p>
        </w:tc>
        <w:tc>
          <w:tcPr>
            <w:tcW w:w="1666" w:type="dxa"/>
            <w:vMerge/>
          </w:tcPr>
          <w:p w:rsidR="00B81F08" w:rsidRPr="00336CD2" w:rsidRDefault="00B81F08">
            <w:pPr>
              <w:rPr>
                <w:sz w:val="22"/>
                <w:szCs w:val="22"/>
              </w:rPr>
            </w:pPr>
          </w:p>
        </w:tc>
      </w:tr>
      <w:tr w:rsidR="00B81F08" w:rsidRPr="00336CD2" w:rsidTr="00B81F08">
        <w:trPr>
          <w:trHeight w:val="288"/>
        </w:trPr>
        <w:tc>
          <w:tcPr>
            <w:tcW w:w="1241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30</w:t>
            </w:r>
          </w:p>
        </w:tc>
        <w:tc>
          <w:tcPr>
            <w:tcW w:w="5926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FC7713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339" w:type="dxa"/>
            <w:noWrap/>
            <w:hideMark/>
          </w:tcPr>
          <w:p w:rsidR="00B81F08" w:rsidRPr="00336CD2" w:rsidRDefault="00B81F08">
            <w:pPr>
              <w:rPr>
                <w:sz w:val="22"/>
                <w:szCs w:val="22"/>
              </w:rPr>
            </w:pPr>
            <w:r w:rsidRPr="00336CD2">
              <w:rPr>
                <w:sz w:val="22"/>
                <w:szCs w:val="22"/>
              </w:rPr>
              <w:t>1856.95</w:t>
            </w:r>
          </w:p>
        </w:tc>
        <w:tc>
          <w:tcPr>
            <w:tcW w:w="1666" w:type="dxa"/>
            <w:vMerge/>
          </w:tcPr>
          <w:p w:rsidR="00B81F08" w:rsidRPr="00336CD2" w:rsidRDefault="00B81F08">
            <w:pPr>
              <w:rPr>
                <w:sz w:val="22"/>
                <w:szCs w:val="22"/>
              </w:rPr>
            </w:pPr>
          </w:p>
        </w:tc>
      </w:tr>
    </w:tbl>
    <w:p w:rsidR="00336CD2" w:rsidRPr="001817D9" w:rsidRDefault="00336CD2" w:rsidP="007E2F4E">
      <w:pPr>
        <w:rPr>
          <w:sz w:val="22"/>
          <w:szCs w:val="22"/>
        </w:rPr>
      </w:pPr>
    </w:p>
    <w:p w:rsidR="007E2F4E" w:rsidRDefault="007E2F4E" w:rsidP="007434D7">
      <w:pPr>
        <w:jc w:val="center"/>
        <w:rPr>
          <w:b/>
          <w:sz w:val="28"/>
          <w:szCs w:val="28"/>
        </w:rPr>
      </w:pPr>
    </w:p>
    <w:p w:rsidR="00FC7713" w:rsidRDefault="00FC7713" w:rsidP="007434D7">
      <w:pPr>
        <w:jc w:val="center"/>
        <w:rPr>
          <w:b/>
          <w:sz w:val="28"/>
          <w:szCs w:val="28"/>
        </w:rPr>
      </w:pPr>
    </w:p>
    <w:p w:rsidR="00707A33" w:rsidRDefault="00707A33" w:rsidP="007434D7">
      <w:pPr>
        <w:jc w:val="center"/>
        <w:rPr>
          <w:b/>
          <w:sz w:val="28"/>
          <w:szCs w:val="28"/>
        </w:rPr>
      </w:pPr>
    </w:p>
    <w:p w:rsidR="00707A33" w:rsidRDefault="00707A33" w:rsidP="007434D7">
      <w:pPr>
        <w:jc w:val="center"/>
        <w:rPr>
          <w:b/>
          <w:sz w:val="28"/>
          <w:szCs w:val="28"/>
        </w:rPr>
      </w:pPr>
    </w:p>
    <w:p w:rsidR="00707A33" w:rsidRDefault="00707A33" w:rsidP="007434D7">
      <w:pPr>
        <w:jc w:val="center"/>
        <w:rPr>
          <w:b/>
          <w:sz w:val="28"/>
          <w:szCs w:val="28"/>
        </w:rPr>
      </w:pPr>
    </w:p>
    <w:p w:rsidR="00707A33" w:rsidRDefault="00707A33" w:rsidP="007434D7">
      <w:pPr>
        <w:jc w:val="center"/>
        <w:rPr>
          <w:b/>
          <w:sz w:val="28"/>
          <w:szCs w:val="28"/>
        </w:rPr>
      </w:pPr>
    </w:p>
    <w:p w:rsidR="00707A33" w:rsidRDefault="00707A33" w:rsidP="007434D7">
      <w:pPr>
        <w:jc w:val="center"/>
        <w:rPr>
          <w:b/>
          <w:sz w:val="28"/>
          <w:szCs w:val="28"/>
        </w:rPr>
      </w:pPr>
    </w:p>
    <w:p w:rsidR="00707A33" w:rsidRDefault="00707A33" w:rsidP="007434D7">
      <w:pPr>
        <w:jc w:val="center"/>
        <w:rPr>
          <w:b/>
          <w:sz w:val="28"/>
          <w:szCs w:val="28"/>
        </w:rPr>
      </w:pPr>
    </w:p>
    <w:p w:rsidR="00707A33" w:rsidRDefault="00707A33" w:rsidP="007434D7">
      <w:pPr>
        <w:jc w:val="center"/>
        <w:rPr>
          <w:b/>
          <w:sz w:val="28"/>
          <w:szCs w:val="28"/>
        </w:rPr>
      </w:pPr>
    </w:p>
    <w:p w:rsidR="00FC7713" w:rsidRDefault="00FC7713" w:rsidP="007434D7">
      <w:pPr>
        <w:jc w:val="center"/>
        <w:rPr>
          <w:b/>
          <w:sz w:val="28"/>
          <w:szCs w:val="28"/>
        </w:rPr>
      </w:pPr>
    </w:p>
    <w:p w:rsidR="007E2F4E" w:rsidRDefault="007E2F4E" w:rsidP="007434D7">
      <w:pPr>
        <w:jc w:val="center"/>
        <w:rPr>
          <w:b/>
          <w:sz w:val="28"/>
          <w:szCs w:val="28"/>
        </w:rPr>
      </w:pPr>
    </w:p>
    <w:p w:rsidR="008E77E4" w:rsidRDefault="008E77E4" w:rsidP="007434D7">
      <w:pPr>
        <w:jc w:val="center"/>
      </w:pPr>
      <w:r w:rsidRPr="008E77E4">
        <w:rPr>
          <w:b/>
          <w:sz w:val="28"/>
          <w:szCs w:val="28"/>
        </w:rPr>
        <w:lastRenderedPageBreak/>
        <w:t xml:space="preserve">Ведомость координат </w:t>
      </w:r>
      <w:r w:rsidR="00861599">
        <w:rPr>
          <w:b/>
          <w:sz w:val="28"/>
          <w:szCs w:val="28"/>
        </w:rPr>
        <w:t xml:space="preserve">поворотных </w:t>
      </w:r>
      <w:r w:rsidRPr="008E77E4">
        <w:rPr>
          <w:b/>
          <w:sz w:val="28"/>
          <w:szCs w:val="28"/>
        </w:rPr>
        <w:t xml:space="preserve">точек </w:t>
      </w:r>
      <w:r w:rsidR="007434D7">
        <w:rPr>
          <w:b/>
          <w:sz w:val="28"/>
          <w:szCs w:val="28"/>
        </w:rPr>
        <w:t xml:space="preserve">границ </w:t>
      </w:r>
      <w:r w:rsidR="00861599">
        <w:rPr>
          <w:b/>
          <w:sz w:val="28"/>
          <w:szCs w:val="28"/>
        </w:rPr>
        <w:t xml:space="preserve">образуемых </w:t>
      </w:r>
      <w:r w:rsidR="007434D7">
        <w:rPr>
          <w:b/>
          <w:sz w:val="28"/>
          <w:szCs w:val="28"/>
        </w:rPr>
        <w:t>земельных участков</w:t>
      </w:r>
    </w:p>
    <w:p w:rsidR="00F24690" w:rsidRDefault="00F24690"/>
    <w:p w:rsidR="00F24690" w:rsidRDefault="00F24690"/>
    <w:p w:rsidR="00F24690" w:rsidRDefault="00F24690"/>
    <w:p w:rsidR="00861599" w:rsidRDefault="00861599" w:rsidP="00861599">
      <w:r>
        <w:t>Образуемый земельный участок с условным номером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861599" w:rsidTr="00336CD2"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Номер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proofErr w:type="spellStart"/>
            <w:r>
              <w:rPr>
                <w:b/>
              </w:rPr>
              <w:t>Дир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гол</w:t>
            </w:r>
            <w:proofErr w:type="spellEnd"/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Длина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15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1</w:t>
            </w:r>
          </w:p>
        </w:tc>
        <w:tc>
          <w:tcPr>
            <w:tcW w:w="1914" w:type="dxa"/>
          </w:tcPr>
          <w:p w:rsidR="00861599" w:rsidRDefault="00861599" w:rsidP="00336CD2">
            <w:r>
              <w:t>235° 21' 49''</w:t>
            </w:r>
          </w:p>
        </w:tc>
        <w:tc>
          <w:tcPr>
            <w:tcW w:w="1914" w:type="dxa"/>
          </w:tcPr>
          <w:p w:rsidR="00861599" w:rsidRDefault="00861599" w:rsidP="00336CD2">
            <w:r>
              <w:t>43.7</w:t>
            </w:r>
          </w:p>
        </w:tc>
        <w:tc>
          <w:tcPr>
            <w:tcW w:w="1914" w:type="dxa"/>
          </w:tcPr>
          <w:p w:rsidR="00861599" w:rsidRDefault="00861599" w:rsidP="00336CD2">
            <w:r>
              <w:t>418034.98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1535066.56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2</w:t>
            </w:r>
          </w:p>
        </w:tc>
        <w:tc>
          <w:tcPr>
            <w:tcW w:w="1914" w:type="dxa"/>
          </w:tcPr>
          <w:p w:rsidR="00861599" w:rsidRDefault="00861599" w:rsidP="00336CD2">
            <w:r>
              <w:t>147° 24' 46''</w:t>
            </w:r>
          </w:p>
        </w:tc>
        <w:tc>
          <w:tcPr>
            <w:tcW w:w="1914" w:type="dxa"/>
          </w:tcPr>
          <w:p w:rsidR="00861599" w:rsidRDefault="00861599" w:rsidP="00336CD2">
            <w:r>
              <w:t>33.17</w:t>
            </w:r>
          </w:p>
        </w:tc>
        <w:tc>
          <w:tcPr>
            <w:tcW w:w="1914" w:type="dxa"/>
          </w:tcPr>
          <w:p w:rsidR="00861599" w:rsidRDefault="00861599" w:rsidP="00336CD2">
            <w:r>
              <w:t>418010.15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1535030.61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3</w:t>
            </w:r>
          </w:p>
        </w:tc>
        <w:tc>
          <w:tcPr>
            <w:tcW w:w="1914" w:type="dxa"/>
          </w:tcPr>
          <w:p w:rsidR="00861599" w:rsidRDefault="00861599" w:rsidP="00336CD2">
            <w:r>
              <w:t>53° 18' 53''</w:t>
            </w:r>
          </w:p>
        </w:tc>
        <w:tc>
          <w:tcPr>
            <w:tcW w:w="1914" w:type="dxa"/>
          </w:tcPr>
          <w:p w:rsidR="00861599" w:rsidRDefault="00861599" w:rsidP="00336CD2">
            <w:r>
              <w:t>46.75</w:t>
            </w:r>
          </w:p>
        </w:tc>
        <w:tc>
          <w:tcPr>
            <w:tcW w:w="1914" w:type="dxa"/>
          </w:tcPr>
          <w:p w:rsidR="00861599" w:rsidRDefault="00861599" w:rsidP="00336CD2">
            <w:r>
              <w:t>417982.2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1535048.47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4</w:t>
            </w:r>
          </w:p>
        </w:tc>
        <w:tc>
          <w:tcPr>
            <w:tcW w:w="1914" w:type="dxa"/>
          </w:tcPr>
          <w:p w:rsidR="00861599" w:rsidRDefault="00861599" w:rsidP="00336CD2">
            <w:r>
              <w:t>322° 2' 10''</w:t>
            </w:r>
          </w:p>
        </w:tc>
        <w:tc>
          <w:tcPr>
            <w:tcW w:w="1914" w:type="dxa"/>
          </w:tcPr>
          <w:p w:rsidR="00861599" w:rsidRDefault="00861599" w:rsidP="00336CD2">
            <w:r>
              <w:t>5.14</w:t>
            </w:r>
          </w:p>
        </w:tc>
        <w:tc>
          <w:tcPr>
            <w:tcW w:w="1914" w:type="dxa"/>
          </w:tcPr>
          <w:p w:rsidR="00861599" w:rsidRDefault="00861599" w:rsidP="00336CD2">
            <w:r>
              <w:t>418010.13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1535085.96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5</w:t>
            </w:r>
          </w:p>
        </w:tc>
        <w:tc>
          <w:tcPr>
            <w:tcW w:w="1914" w:type="dxa"/>
          </w:tcPr>
          <w:p w:rsidR="00861599" w:rsidRDefault="00861599" w:rsidP="00336CD2">
            <w:r>
              <w:t>322° 2' 6''</w:t>
            </w:r>
          </w:p>
        </w:tc>
        <w:tc>
          <w:tcPr>
            <w:tcW w:w="1914" w:type="dxa"/>
          </w:tcPr>
          <w:p w:rsidR="00861599" w:rsidRDefault="00861599" w:rsidP="00336CD2">
            <w:r>
              <w:t>26.39</w:t>
            </w:r>
          </w:p>
        </w:tc>
        <w:tc>
          <w:tcPr>
            <w:tcW w:w="1914" w:type="dxa"/>
          </w:tcPr>
          <w:p w:rsidR="00861599" w:rsidRDefault="00861599" w:rsidP="00336CD2">
            <w:r>
              <w:t>418014.18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1535082.79</w:t>
            </w:r>
          </w:p>
        </w:tc>
      </w:tr>
    </w:tbl>
    <w:p w:rsidR="00861599" w:rsidRDefault="00861599" w:rsidP="00861599"/>
    <w:p w:rsidR="00861599" w:rsidRDefault="00861599" w:rsidP="00861599">
      <w:r>
        <w:t>Образуемый земельный участок с условным номером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861599" w:rsidTr="00336CD2"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Номер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proofErr w:type="spellStart"/>
            <w:r>
              <w:rPr>
                <w:b/>
              </w:rPr>
              <w:t>Дир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гол</w:t>
            </w:r>
            <w:proofErr w:type="spellEnd"/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Длина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15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1</w:t>
            </w:r>
          </w:p>
        </w:tc>
        <w:tc>
          <w:tcPr>
            <w:tcW w:w="1914" w:type="dxa"/>
          </w:tcPr>
          <w:p w:rsidR="00861599" w:rsidRDefault="00861599" w:rsidP="00336CD2">
            <w:r>
              <w:t>323° 25' 45''</w:t>
            </w:r>
          </w:p>
        </w:tc>
        <w:tc>
          <w:tcPr>
            <w:tcW w:w="1914" w:type="dxa"/>
          </w:tcPr>
          <w:p w:rsidR="00861599" w:rsidRDefault="00861599" w:rsidP="00336CD2">
            <w:r>
              <w:t>21.08</w:t>
            </w:r>
          </w:p>
        </w:tc>
        <w:tc>
          <w:tcPr>
            <w:tcW w:w="1914" w:type="dxa"/>
          </w:tcPr>
          <w:p w:rsidR="00861599" w:rsidRDefault="00861599" w:rsidP="00336CD2">
            <w:r>
              <w:t>418053.76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1535139.34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2</w:t>
            </w:r>
          </w:p>
        </w:tc>
        <w:tc>
          <w:tcPr>
            <w:tcW w:w="1914" w:type="dxa"/>
          </w:tcPr>
          <w:p w:rsidR="00861599" w:rsidRDefault="00861599" w:rsidP="00336CD2">
            <w:r>
              <w:t>277° 8' 8''</w:t>
            </w:r>
          </w:p>
        </w:tc>
        <w:tc>
          <w:tcPr>
            <w:tcW w:w="1914" w:type="dxa"/>
          </w:tcPr>
          <w:p w:rsidR="00861599" w:rsidRDefault="00861599" w:rsidP="00336CD2">
            <w:r>
              <w:t>10.22</w:t>
            </w:r>
          </w:p>
        </w:tc>
        <w:tc>
          <w:tcPr>
            <w:tcW w:w="1914" w:type="dxa"/>
          </w:tcPr>
          <w:p w:rsidR="00861599" w:rsidRDefault="00861599" w:rsidP="00336CD2">
            <w:r>
              <w:t>418070.69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1535126.78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3</w:t>
            </w:r>
          </w:p>
        </w:tc>
        <w:tc>
          <w:tcPr>
            <w:tcW w:w="1914" w:type="dxa"/>
          </w:tcPr>
          <w:p w:rsidR="00861599" w:rsidRDefault="00861599" w:rsidP="00336CD2">
            <w:r>
              <w:t>234° 46' 44''</w:t>
            </w:r>
          </w:p>
        </w:tc>
        <w:tc>
          <w:tcPr>
            <w:tcW w:w="1914" w:type="dxa"/>
          </w:tcPr>
          <w:p w:rsidR="00861599" w:rsidRDefault="00861599" w:rsidP="00336CD2">
            <w:r>
              <w:t>43.96</w:t>
            </w:r>
          </w:p>
        </w:tc>
        <w:tc>
          <w:tcPr>
            <w:tcW w:w="1914" w:type="dxa"/>
          </w:tcPr>
          <w:p w:rsidR="00861599" w:rsidRDefault="00861599" w:rsidP="00336CD2">
            <w:r>
              <w:t>418071.96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1535116.64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4</w:t>
            </w:r>
          </w:p>
        </w:tc>
        <w:tc>
          <w:tcPr>
            <w:tcW w:w="1914" w:type="dxa"/>
          </w:tcPr>
          <w:p w:rsidR="00861599" w:rsidRDefault="00861599" w:rsidP="00336CD2">
            <w:r>
              <w:t>142° 43' 27''</w:t>
            </w:r>
          </w:p>
        </w:tc>
        <w:tc>
          <w:tcPr>
            <w:tcW w:w="1914" w:type="dxa"/>
          </w:tcPr>
          <w:p w:rsidR="00861599" w:rsidRDefault="00861599" w:rsidP="00336CD2">
            <w:r>
              <w:t>28.65</w:t>
            </w:r>
          </w:p>
        </w:tc>
        <w:tc>
          <w:tcPr>
            <w:tcW w:w="1914" w:type="dxa"/>
          </w:tcPr>
          <w:p w:rsidR="00861599" w:rsidRDefault="00861599" w:rsidP="00336CD2">
            <w:r>
              <w:t>418046.6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1535080.72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5</w:t>
            </w:r>
          </w:p>
        </w:tc>
        <w:tc>
          <w:tcPr>
            <w:tcW w:w="1914" w:type="dxa"/>
          </w:tcPr>
          <w:p w:rsidR="00861599" w:rsidRDefault="00861599" w:rsidP="00336CD2">
            <w:r>
              <w:t>54° 1' 53''</w:t>
            </w:r>
          </w:p>
        </w:tc>
        <w:tc>
          <w:tcPr>
            <w:tcW w:w="1914" w:type="dxa"/>
          </w:tcPr>
          <w:p w:rsidR="00861599" w:rsidRDefault="00861599" w:rsidP="00336CD2">
            <w:r>
              <w:t>50.99</w:t>
            </w:r>
          </w:p>
        </w:tc>
        <w:tc>
          <w:tcPr>
            <w:tcW w:w="1914" w:type="dxa"/>
          </w:tcPr>
          <w:p w:rsidR="00861599" w:rsidRDefault="00861599" w:rsidP="00336CD2">
            <w:r>
              <w:t>418023.81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1535098.07</w:t>
            </w:r>
          </w:p>
        </w:tc>
      </w:tr>
    </w:tbl>
    <w:p w:rsidR="00861599" w:rsidRDefault="00861599" w:rsidP="00861599"/>
    <w:p w:rsidR="00861599" w:rsidRDefault="00861599" w:rsidP="00861599">
      <w:r>
        <w:t>Образуемый земельный участок с условным номером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861599" w:rsidTr="00336CD2"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Номер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proofErr w:type="spellStart"/>
            <w:r>
              <w:rPr>
                <w:b/>
              </w:rPr>
              <w:t>Дир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гол</w:t>
            </w:r>
            <w:proofErr w:type="spellEnd"/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Длина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15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1</w:t>
            </w:r>
          </w:p>
        </w:tc>
        <w:tc>
          <w:tcPr>
            <w:tcW w:w="1914" w:type="dxa"/>
          </w:tcPr>
          <w:p w:rsidR="00861599" w:rsidRDefault="00861599" w:rsidP="00336CD2">
            <w:r>
              <w:t>145° 15' 0''</w:t>
            </w:r>
            <w:bookmarkStart w:id="0" w:name="_GoBack"/>
            <w:bookmarkEnd w:id="0"/>
          </w:p>
        </w:tc>
        <w:tc>
          <w:tcPr>
            <w:tcW w:w="1914" w:type="dxa"/>
          </w:tcPr>
          <w:p w:rsidR="00861599" w:rsidRDefault="00861599" w:rsidP="00336CD2">
            <w:r>
              <w:t>39.74</w:t>
            </w:r>
          </w:p>
        </w:tc>
        <w:tc>
          <w:tcPr>
            <w:tcW w:w="1914" w:type="dxa"/>
          </w:tcPr>
          <w:p w:rsidR="00861599" w:rsidRDefault="00861599" w:rsidP="00336CD2">
            <w:r>
              <w:t>417909.74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1535170.32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2</w:t>
            </w:r>
          </w:p>
        </w:tc>
        <w:tc>
          <w:tcPr>
            <w:tcW w:w="1914" w:type="dxa"/>
          </w:tcPr>
          <w:p w:rsidR="00861599" w:rsidRDefault="00861599" w:rsidP="00336CD2">
            <w:r>
              <w:t>249° 16' 32''</w:t>
            </w:r>
          </w:p>
        </w:tc>
        <w:tc>
          <w:tcPr>
            <w:tcW w:w="1914" w:type="dxa"/>
          </w:tcPr>
          <w:p w:rsidR="00861599" w:rsidRDefault="00861599" w:rsidP="00336CD2">
            <w:r>
              <w:t>12.94</w:t>
            </w:r>
          </w:p>
        </w:tc>
        <w:tc>
          <w:tcPr>
            <w:tcW w:w="1914" w:type="dxa"/>
          </w:tcPr>
          <w:p w:rsidR="00861599" w:rsidRDefault="00861599" w:rsidP="00336CD2">
            <w:r>
              <w:t>417877.09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1535192.97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3</w:t>
            </w:r>
          </w:p>
        </w:tc>
        <w:tc>
          <w:tcPr>
            <w:tcW w:w="1914" w:type="dxa"/>
          </w:tcPr>
          <w:p w:rsidR="00861599" w:rsidRDefault="00861599" w:rsidP="00336CD2">
            <w:r>
              <w:t>267° 59' 54''</w:t>
            </w:r>
          </w:p>
        </w:tc>
        <w:tc>
          <w:tcPr>
            <w:tcW w:w="1914" w:type="dxa"/>
          </w:tcPr>
          <w:p w:rsidR="00861599" w:rsidRDefault="00861599" w:rsidP="00336CD2">
            <w:r>
              <w:t>18.18</w:t>
            </w:r>
          </w:p>
        </w:tc>
        <w:tc>
          <w:tcPr>
            <w:tcW w:w="1914" w:type="dxa"/>
          </w:tcPr>
          <w:p w:rsidR="00861599" w:rsidRDefault="00861599" w:rsidP="00336CD2">
            <w:r>
              <w:t>417872.51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1535180.87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4</w:t>
            </w:r>
          </w:p>
        </w:tc>
        <w:tc>
          <w:tcPr>
            <w:tcW w:w="1914" w:type="dxa"/>
          </w:tcPr>
          <w:p w:rsidR="00861599" w:rsidRDefault="00861599" w:rsidP="00336CD2">
            <w:r>
              <w:t>283° 36' 31''</w:t>
            </w:r>
          </w:p>
        </w:tc>
        <w:tc>
          <w:tcPr>
            <w:tcW w:w="1914" w:type="dxa"/>
          </w:tcPr>
          <w:p w:rsidR="00861599" w:rsidRDefault="00861599" w:rsidP="00336CD2">
            <w:r>
              <w:t>34.13</w:t>
            </w:r>
          </w:p>
        </w:tc>
        <w:tc>
          <w:tcPr>
            <w:tcW w:w="1914" w:type="dxa"/>
          </w:tcPr>
          <w:p w:rsidR="00861599" w:rsidRDefault="00861599" w:rsidP="00336CD2">
            <w:r>
              <w:t>417871.88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1535162.7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5</w:t>
            </w:r>
          </w:p>
        </w:tc>
        <w:tc>
          <w:tcPr>
            <w:tcW w:w="1914" w:type="dxa"/>
          </w:tcPr>
          <w:p w:rsidR="00861599" w:rsidRDefault="00861599" w:rsidP="00336CD2">
            <w:r>
              <w:t>53° 49' 14''</w:t>
            </w:r>
          </w:p>
        </w:tc>
        <w:tc>
          <w:tcPr>
            <w:tcW w:w="1914" w:type="dxa"/>
          </w:tcPr>
          <w:p w:rsidR="00861599" w:rsidRDefault="00861599" w:rsidP="00336CD2">
            <w:r>
              <w:t>50.54</w:t>
            </w:r>
          </w:p>
        </w:tc>
        <w:tc>
          <w:tcPr>
            <w:tcW w:w="1914" w:type="dxa"/>
          </w:tcPr>
          <w:p w:rsidR="00861599" w:rsidRDefault="00861599" w:rsidP="00336CD2">
            <w:r>
              <w:t>417879.91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1535129.52</w:t>
            </w:r>
          </w:p>
        </w:tc>
      </w:tr>
    </w:tbl>
    <w:p w:rsidR="00861599" w:rsidRDefault="00861599" w:rsidP="00861599"/>
    <w:p w:rsidR="00861599" w:rsidRDefault="00861599" w:rsidP="00861599">
      <w:r>
        <w:t>Образуемый земельный участок с условным номером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861599" w:rsidTr="00336CD2"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Номер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proofErr w:type="spellStart"/>
            <w:r>
              <w:rPr>
                <w:b/>
              </w:rPr>
              <w:t>Дир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гол</w:t>
            </w:r>
            <w:proofErr w:type="spellEnd"/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Длина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15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1</w:t>
            </w:r>
          </w:p>
        </w:tc>
        <w:tc>
          <w:tcPr>
            <w:tcW w:w="1914" w:type="dxa"/>
          </w:tcPr>
          <w:p w:rsidR="00861599" w:rsidRDefault="00861599" w:rsidP="00336CD2">
            <w:r>
              <w:t>245° 21' 56''</w:t>
            </w:r>
          </w:p>
        </w:tc>
        <w:tc>
          <w:tcPr>
            <w:tcW w:w="1914" w:type="dxa"/>
          </w:tcPr>
          <w:p w:rsidR="00861599" w:rsidRDefault="00861599" w:rsidP="00336CD2">
            <w:r>
              <w:t>24.38</w:t>
            </w:r>
          </w:p>
        </w:tc>
        <w:tc>
          <w:tcPr>
            <w:tcW w:w="1914" w:type="dxa"/>
          </w:tcPr>
          <w:p w:rsidR="00861599" w:rsidRDefault="00861599" w:rsidP="00336CD2">
            <w:r>
              <w:t>418120.15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1535088.85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2</w:t>
            </w:r>
          </w:p>
        </w:tc>
        <w:tc>
          <w:tcPr>
            <w:tcW w:w="1914" w:type="dxa"/>
          </w:tcPr>
          <w:p w:rsidR="00861599" w:rsidRDefault="00861599" w:rsidP="00336CD2">
            <w:r>
              <w:t>176° 39' 45''</w:t>
            </w:r>
          </w:p>
        </w:tc>
        <w:tc>
          <w:tcPr>
            <w:tcW w:w="1914" w:type="dxa"/>
          </w:tcPr>
          <w:p w:rsidR="00861599" w:rsidRDefault="00861599" w:rsidP="00336CD2">
            <w:r>
              <w:t>28.08</w:t>
            </w:r>
          </w:p>
        </w:tc>
        <w:tc>
          <w:tcPr>
            <w:tcW w:w="1914" w:type="dxa"/>
          </w:tcPr>
          <w:p w:rsidR="00861599" w:rsidRDefault="00861599" w:rsidP="00336CD2">
            <w:r>
              <w:t>418109.99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1535066.69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3</w:t>
            </w:r>
          </w:p>
        </w:tc>
        <w:tc>
          <w:tcPr>
            <w:tcW w:w="1914" w:type="dxa"/>
          </w:tcPr>
          <w:p w:rsidR="00861599" w:rsidRDefault="00861599" w:rsidP="00336CD2">
            <w:r>
              <w:t>272° 0' 47''</w:t>
            </w:r>
          </w:p>
        </w:tc>
        <w:tc>
          <w:tcPr>
            <w:tcW w:w="1914" w:type="dxa"/>
          </w:tcPr>
          <w:p w:rsidR="00861599" w:rsidRDefault="00861599" w:rsidP="00336CD2">
            <w:r>
              <w:t>23.34</w:t>
            </w:r>
          </w:p>
        </w:tc>
        <w:tc>
          <w:tcPr>
            <w:tcW w:w="1914" w:type="dxa"/>
          </w:tcPr>
          <w:p w:rsidR="00861599" w:rsidRDefault="00861599" w:rsidP="00336CD2">
            <w:r>
              <w:t>418081.95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1535068.32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4</w:t>
            </w:r>
          </w:p>
        </w:tc>
        <w:tc>
          <w:tcPr>
            <w:tcW w:w="1914" w:type="dxa"/>
          </w:tcPr>
          <w:p w:rsidR="00861599" w:rsidRDefault="00861599" w:rsidP="00336CD2">
            <w:r>
              <w:t>1° 28' 23''</w:t>
            </w:r>
          </w:p>
        </w:tc>
        <w:tc>
          <w:tcPr>
            <w:tcW w:w="1914" w:type="dxa"/>
          </w:tcPr>
          <w:p w:rsidR="00861599" w:rsidRDefault="00861599" w:rsidP="00336CD2">
            <w:r>
              <w:t>13.61</w:t>
            </w:r>
          </w:p>
        </w:tc>
        <w:tc>
          <w:tcPr>
            <w:tcW w:w="1914" w:type="dxa"/>
          </w:tcPr>
          <w:p w:rsidR="00861599" w:rsidRDefault="00861599" w:rsidP="00336CD2">
            <w:r>
              <w:t>418082.77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1535044.99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5</w:t>
            </w:r>
          </w:p>
        </w:tc>
        <w:tc>
          <w:tcPr>
            <w:tcW w:w="1914" w:type="dxa"/>
          </w:tcPr>
          <w:p w:rsidR="00861599" w:rsidRDefault="00861599" w:rsidP="00336CD2">
            <w:r>
              <w:t>346° 16' 0''</w:t>
            </w:r>
          </w:p>
        </w:tc>
        <w:tc>
          <w:tcPr>
            <w:tcW w:w="1914" w:type="dxa"/>
          </w:tcPr>
          <w:p w:rsidR="00861599" w:rsidRDefault="00861599" w:rsidP="00336CD2">
            <w:r>
              <w:t>8.26</w:t>
            </w:r>
          </w:p>
        </w:tc>
        <w:tc>
          <w:tcPr>
            <w:tcW w:w="1914" w:type="dxa"/>
          </w:tcPr>
          <w:p w:rsidR="00861599" w:rsidRDefault="00861599" w:rsidP="00336CD2">
            <w:r>
              <w:t>418096.38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1535045.34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6</w:t>
            </w:r>
          </w:p>
        </w:tc>
        <w:tc>
          <w:tcPr>
            <w:tcW w:w="1914" w:type="dxa"/>
          </w:tcPr>
          <w:p w:rsidR="00861599" w:rsidRDefault="00861599" w:rsidP="00336CD2">
            <w:r>
              <w:t>342° 4' 28''</w:t>
            </w:r>
          </w:p>
        </w:tc>
        <w:tc>
          <w:tcPr>
            <w:tcW w:w="1914" w:type="dxa"/>
          </w:tcPr>
          <w:p w:rsidR="00861599" w:rsidRDefault="00861599" w:rsidP="00336CD2">
            <w:r>
              <w:t>10.14</w:t>
            </w:r>
          </w:p>
        </w:tc>
        <w:tc>
          <w:tcPr>
            <w:tcW w:w="1914" w:type="dxa"/>
          </w:tcPr>
          <w:p w:rsidR="00861599" w:rsidRDefault="00861599" w:rsidP="00336CD2">
            <w:r>
              <w:t>418104.4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1535043.38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7</w:t>
            </w:r>
          </w:p>
        </w:tc>
        <w:tc>
          <w:tcPr>
            <w:tcW w:w="1914" w:type="dxa"/>
          </w:tcPr>
          <w:p w:rsidR="00861599" w:rsidRDefault="00861599" w:rsidP="00336CD2">
            <w:r>
              <w:t>342° 4' 28''</w:t>
            </w:r>
          </w:p>
        </w:tc>
        <w:tc>
          <w:tcPr>
            <w:tcW w:w="1914" w:type="dxa"/>
          </w:tcPr>
          <w:p w:rsidR="00861599" w:rsidRDefault="00861599" w:rsidP="00336CD2">
            <w:r>
              <w:t>10.14</w:t>
            </w:r>
          </w:p>
        </w:tc>
        <w:tc>
          <w:tcPr>
            <w:tcW w:w="1914" w:type="dxa"/>
          </w:tcPr>
          <w:p w:rsidR="00861599" w:rsidRDefault="00861599" w:rsidP="00336CD2">
            <w:r>
              <w:t>418114.04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1535040.26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8</w:t>
            </w:r>
          </w:p>
        </w:tc>
        <w:tc>
          <w:tcPr>
            <w:tcW w:w="1914" w:type="dxa"/>
          </w:tcPr>
          <w:p w:rsidR="00861599" w:rsidRDefault="00861599" w:rsidP="00336CD2">
            <w:r>
              <w:t>68° 28' 36''</w:t>
            </w:r>
          </w:p>
        </w:tc>
        <w:tc>
          <w:tcPr>
            <w:tcW w:w="1914" w:type="dxa"/>
          </w:tcPr>
          <w:p w:rsidR="00861599" w:rsidRDefault="00861599" w:rsidP="00336CD2">
            <w:r>
              <w:t>33.28</w:t>
            </w:r>
          </w:p>
        </w:tc>
        <w:tc>
          <w:tcPr>
            <w:tcW w:w="1914" w:type="dxa"/>
          </w:tcPr>
          <w:p w:rsidR="00861599" w:rsidRDefault="00861599" w:rsidP="00336CD2">
            <w:r>
              <w:t>418123.69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1535037.14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9</w:t>
            </w:r>
          </w:p>
        </w:tc>
        <w:tc>
          <w:tcPr>
            <w:tcW w:w="1914" w:type="dxa"/>
          </w:tcPr>
          <w:p w:rsidR="00861599" w:rsidRDefault="00861599" w:rsidP="00336CD2">
            <w:r>
              <w:t>130° 4' 48''</w:t>
            </w:r>
          </w:p>
        </w:tc>
        <w:tc>
          <w:tcPr>
            <w:tcW w:w="1914" w:type="dxa"/>
          </w:tcPr>
          <w:p w:rsidR="00861599" w:rsidRDefault="00861599" w:rsidP="00336CD2">
            <w:r>
              <w:t>7.75</w:t>
            </w:r>
          </w:p>
        </w:tc>
        <w:tc>
          <w:tcPr>
            <w:tcW w:w="1914" w:type="dxa"/>
          </w:tcPr>
          <w:p w:rsidR="00861599" w:rsidRDefault="00861599" w:rsidP="00336CD2">
            <w:r>
              <w:t>418135.9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1535068.1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10</w:t>
            </w:r>
          </w:p>
        </w:tc>
        <w:tc>
          <w:tcPr>
            <w:tcW w:w="1914" w:type="dxa"/>
          </w:tcPr>
          <w:p w:rsidR="00861599" w:rsidRDefault="00861599" w:rsidP="00336CD2">
            <w:r>
              <w:t>125° 58' 53''</w:t>
            </w:r>
          </w:p>
        </w:tc>
        <w:tc>
          <w:tcPr>
            <w:tcW w:w="1914" w:type="dxa"/>
          </w:tcPr>
          <w:p w:rsidR="00861599" w:rsidRDefault="00861599" w:rsidP="00336CD2">
            <w:r>
              <w:t>18.31</w:t>
            </w:r>
          </w:p>
        </w:tc>
        <w:tc>
          <w:tcPr>
            <w:tcW w:w="1914" w:type="dxa"/>
          </w:tcPr>
          <w:p w:rsidR="00861599" w:rsidRDefault="00861599" w:rsidP="00336CD2">
            <w:r>
              <w:t>418130.91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1535074.03</w:t>
            </w:r>
          </w:p>
        </w:tc>
      </w:tr>
    </w:tbl>
    <w:p w:rsidR="00861599" w:rsidRDefault="00861599" w:rsidP="00861599"/>
    <w:p w:rsidR="00861599" w:rsidRDefault="00861599" w:rsidP="00861599">
      <w:r>
        <w:t>Образуемый земельный участок с условным номером 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861599" w:rsidTr="00336CD2"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Номер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proofErr w:type="spellStart"/>
            <w:r>
              <w:rPr>
                <w:b/>
              </w:rPr>
              <w:t>Дир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гол</w:t>
            </w:r>
            <w:proofErr w:type="spellEnd"/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Длина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15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1</w:t>
            </w:r>
          </w:p>
        </w:tc>
        <w:tc>
          <w:tcPr>
            <w:tcW w:w="1914" w:type="dxa"/>
          </w:tcPr>
          <w:p w:rsidR="00861599" w:rsidRDefault="00861599" w:rsidP="00336CD2">
            <w:r>
              <w:t>244° 5' 37''</w:t>
            </w:r>
          </w:p>
        </w:tc>
        <w:tc>
          <w:tcPr>
            <w:tcW w:w="1914" w:type="dxa"/>
          </w:tcPr>
          <w:p w:rsidR="00861599" w:rsidRDefault="00861599" w:rsidP="00336CD2">
            <w:r>
              <w:t>3.89</w:t>
            </w:r>
          </w:p>
        </w:tc>
        <w:tc>
          <w:tcPr>
            <w:tcW w:w="1914" w:type="dxa"/>
          </w:tcPr>
          <w:p w:rsidR="00861599" w:rsidRDefault="00861599" w:rsidP="00336CD2">
            <w:r>
              <w:t>418113.28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1535149.75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2</w:t>
            </w:r>
          </w:p>
        </w:tc>
        <w:tc>
          <w:tcPr>
            <w:tcW w:w="1914" w:type="dxa"/>
          </w:tcPr>
          <w:p w:rsidR="00861599" w:rsidRDefault="00861599" w:rsidP="00336CD2">
            <w:r>
              <w:t>321° 13' 33''</w:t>
            </w:r>
          </w:p>
        </w:tc>
        <w:tc>
          <w:tcPr>
            <w:tcW w:w="1914" w:type="dxa"/>
          </w:tcPr>
          <w:p w:rsidR="00861599" w:rsidRDefault="00861599" w:rsidP="00336CD2">
            <w:r>
              <w:t>7.82</w:t>
            </w:r>
          </w:p>
        </w:tc>
        <w:tc>
          <w:tcPr>
            <w:tcW w:w="1914" w:type="dxa"/>
          </w:tcPr>
          <w:p w:rsidR="00861599" w:rsidRDefault="00861599" w:rsidP="00336CD2">
            <w:r>
              <w:t>418111.58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1535146.25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3</w:t>
            </w:r>
          </w:p>
        </w:tc>
        <w:tc>
          <w:tcPr>
            <w:tcW w:w="1914" w:type="dxa"/>
          </w:tcPr>
          <w:p w:rsidR="00861599" w:rsidRDefault="00861599" w:rsidP="00336CD2">
            <w:r>
              <w:t>231° 37' 41''</w:t>
            </w:r>
          </w:p>
        </w:tc>
        <w:tc>
          <w:tcPr>
            <w:tcW w:w="1914" w:type="dxa"/>
          </w:tcPr>
          <w:p w:rsidR="00861599" w:rsidRDefault="00861599" w:rsidP="00336CD2">
            <w:r>
              <w:t>14.88</w:t>
            </w:r>
          </w:p>
        </w:tc>
        <w:tc>
          <w:tcPr>
            <w:tcW w:w="1914" w:type="dxa"/>
          </w:tcPr>
          <w:p w:rsidR="00861599" w:rsidRDefault="00861599" w:rsidP="00336CD2">
            <w:r>
              <w:t>418117.68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1535141.35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4</w:t>
            </w:r>
          </w:p>
        </w:tc>
        <w:tc>
          <w:tcPr>
            <w:tcW w:w="1914" w:type="dxa"/>
          </w:tcPr>
          <w:p w:rsidR="00861599" w:rsidRDefault="00861599" w:rsidP="00336CD2">
            <w:r>
              <w:t>188° 5' 9''</w:t>
            </w:r>
          </w:p>
        </w:tc>
        <w:tc>
          <w:tcPr>
            <w:tcW w:w="1914" w:type="dxa"/>
          </w:tcPr>
          <w:p w:rsidR="00861599" w:rsidRDefault="00861599" w:rsidP="00336CD2">
            <w:r>
              <w:t>18.39</w:t>
            </w:r>
          </w:p>
        </w:tc>
        <w:tc>
          <w:tcPr>
            <w:tcW w:w="1914" w:type="dxa"/>
          </w:tcPr>
          <w:p w:rsidR="00861599" w:rsidRDefault="00861599" w:rsidP="00336CD2">
            <w:r>
              <w:t>418108.44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1535129.68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5</w:t>
            </w:r>
          </w:p>
        </w:tc>
        <w:tc>
          <w:tcPr>
            <w:tcW w:w="1914" w:type="dxa"/>
          </w:tcPr>
          <w:p w:rsidR="00861599" w:rsidRDefault="00861599" w:rsidP="00336CD2">
            <w:r>
              <w:t>116° 33' 17''</w:t>
            </w:r>
          </w:p>
        </w:tc>
        <w:tc>
          <w:tcPr>
            <w:tcW w:w="1914" w:type="dxa"/>
          </w:tcPr>
          <w:p w:rsidR="00861599" w:rsidRDefault="00861599" w:rsidP="00336CD2">
            <w:r>
              <w:t>12.28</w:t>
            </w:r>
          </w:p>
        </w:tc>
        <w:tc>
          <w:tcPr>
            <w:tcW w:w="1914" w:type="dxa"/>
          </w:tcPr>
          <w:p w:rsidR="00861599" w:rsidRDefault="00861599" w:rsidP="00336CD2">
            <w:r>
              <w:t>418090.23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1535127.1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6</w:t>
            </w:r>
          </w:p>
        </w:tc>
        <w:tc>
          <w:tcPr>
            <w:tcW w:w="1914" w:type="dxa"/>
          </w:tcPr>
          <w:p w:rsidR="00861599" w:rsidRDefault="00861599" w:rsidP="00336CD2">
            <w:r>
              <w:t>147° 39' 17''</w:t>
            </w:r>
          </w:p>
        </w:tc>
        <w:tc>
          <w:tcPr>
            <w:tcW w:w="1914" w:type="dxa"/>
          </w:tcPr>
          <w:p w:rsidR="00861599" w:rsidRDefault="00861599" w:rsidP="00336CD2">
            <w:r>
              <w:t>15.01</w:t>
            </w:r>
          </w:p>
        </w:tc>
        <w:tc>
          <w:tcPr>
            <w:tcW w:w="1914" w:type="dxa"/>
          </w:tcPr>
          <w:p w:rsidR="00861599" w:rsidRDefault="00861599" w:rsidP="00336CD2">
            <w:r>
              <w:t>418084.75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1535138.08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lastRenderedPageBreak/>
              <w:t>7</w:t>
            </w:r>
          </w:p>
        </w:tc>
        <w:tc>
          <w:tcPr>
            <w:tcW w:w="1914" w:type="dxa"/>
          </w:tcPr>
          <w:p w:rsidR="00861599" w:rsidRDefault="00861599" w:rsidP="00336CD2">
            <w:r>
              <w:t>53° 8' 0''</w:t>
            </w:r>
          </w:p>
        </w:tc>
        <w:tc>
          <w:tcPr>
            <w:tcW w:w="1914" w:type="dxa"/>
          </w:tcPr>
          <w:p w:rsidR="00861599" w:rsidRDefault="00861599" w:rsidP="00336CD2">
            <w:r>
              <w:t>18.86</w:t>
            </w:r>
          </w:p>
        </w:tc>
        <w:tc>
          <w:tcPr>
            <w:tcW w:w="1914" w:type="dxa"/>
          </w:tcPr>
          <w:p w:rsidR="00861599" w:rsidRDefault="00861599" w:rsidP="00336CD2">
            <w:r>
              <w:t>418072.07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1535146.11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8</w:t>
            </w:r>
          </w:p>
        </w:tc>
        <w:tc>
          <w:tcPr>
            <w:tcW w:w="1914" w:type="dxa"/>
          </w:tcPr>
          <w:p w:rsidR="00861599" w:rsidRDefault="00861599" w:rsidP="00336CD2">
            <w:r>
              <w:t>326° 24' 8''</w:t>
            </w:r>
          </w:p>
        </w:tc>
        <w:tc>
          <w:tcPr>
            <w:tcW w:w="1914" w:type="dxa"/>
          </w:tcPr>
          <w:p w:rsidR="00861599" w:rsidRDefault="00861599" w:rsidP="00336CD2">
            <w:r>
              <w:t>25.23</w:t>
            </w:r>
          </w:p>
        </w:tc>
        <w:tc>
          <w:tcPr>
            <w:tcW w:w="1914" w:type="dxa"/>
          </w:tcPr>
          <w:p w:rsidR="00861599" w:rsidRDefault="00861599" w:rsidP="00336CD2">
            <w:r>
              <w:t>418083.38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1535161.2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9</w:t>
            </w:r>
          </w:p>
        </w:tc>
        <w:tc>
          <w:tcPr>
            <w:tcW w:w="1914" w:type="dxa"/>
          </w:tcPr>
          <w:p w:rsidR="00861599" w:rsidRDefault="00861599" w:rsidP="00336CD2">
            <w:r>
              <w:t>57° 0' 49''</w:t>
            </w:r>
          </w:p>
        </w:tc>
        <w:tc>
          <w:tcPr>
            <w:tcW w:w="1914" w:type="dxa"/>
          </w:tcPr>
          <w:p w:rsidR="00861599" w:rsidRDefault="00861599" w:rsidP="00336CD2">
            <w:r>
              <w:t>7.68</w:t>
            </w:r>
          </w:p>
        </w:tc>
        <w:tc>
          <w:tcPr>
            <w:tcW w:w="1914" w:type="dxa"/>
          </w:tcPr>
          <w:p w:rsidR="00861599" w:rsidRDefault="00861599" w:rsidP="00336CD2">
            <w:r>
              <w:t>418104.4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1535147.24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10</w:t>
            </w:r>
          </w:p>
        </w:tc>
        <w:tc>
          <w:tcPr>
            <w:tcW w:w="1914" w:type="dxa"/>
          </w:tcPr>
          <w:p w:rsidR="00861599" w:rsidRDefault="00861599" w:rsidP="00336CD2">
            <w:r>
              <w:t>320° 5' 55''</w:t>
            </w:r>
          </w:p>
        </w:tc>
        <w:tc>
          <w:tcPr>
            <w:tcW w:w="1914" w:type="dxa"/>
          </w:tcPr>
          <w:p w:rsidR="00861599" w:rsidRDefault="00861599" w:rsidP="00336CD2">
            <w:r>
              <w:t>6.13</w:t>
            </w:r>
          </w:p>
        </w:tc>
        <w:tc>
          <w:tcPr>
            <w:tcW w:w="1914" w:type="dxa"/>
          </w:tcPr>
          <w:p w:rsidR="00861599" w:rsidRDefault="00861599" w:rsidP="00336CD2">
            <w:r>
              <w:t>418108.58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1535153.68</w:t>
            </w:r>
          </w:p>
        </w:tc>
      </w:tr>
    </w:tbl>
    <w:p w:rsidR="00861599" w:rsidRDefault="00861599" w:rsidP="00861599"/>
    <w:p w:rsidR="00861599" w:rsidRDefault="00861599" w:rsidP="00861599">
      <w:r>
        <w:t>Образуемый земельный участок с условным номером 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861599" w:rsidTr="00336CD2"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Номер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proofErr w:type="spellStart"/>
            <w:r>
              <w:rPr>
                <w:b/>
              </w:rPr>
              <w:t>Дир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гол</w:t>
            </w:r>
            <w:proofErr w:type="spellEnd"/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Длина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15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1</w:t>
            </w:r>
          </w:p>
        </w:tc>
        <w:tc>
          <w:tcPr>
            <w:tcW w:w="1914" w:type="dxa"/>
          </w:tcPr>
          <w:p w:rsidR="00861599" w:rsidRDefault="00861599" w:rsidP="00336CD2">
            <w:r>
              <w:t>278° 44' 9''</w:t>
            </w:r>
          </w:p>
        </w:tc>
        <w:tc>
          <w:tcPr>
            <w:tcW w:w="1914" w:type="dxa"/>
          </w:tcPr>
          <w:p w:rsidR="00861599" w:rsidRDefault="00861599" w:rsidP="00336CD2">
            <w:r>
              <w:t>10.94</w:t>
            </w:r>
          </w:p>
        </w:tc>
        <w:tc>
          <w:tcPr>
            <w:tcW w:w="1914" w:type="dxa"/>
          </w:tcPr>
          <w:p w:rsidR="00861599" w:rsidRDefault="00861599" w:rsidP="00336CD2">
            <w:r>
              <w:t>418058.1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1535066.65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2</w:t>
            </w:r>
          </w:p>
        </w:tc>
        <w:tc>
          <w:tcPr>
            <w:tcW w:w="1914" w:type="dxa"/>
          </w:tcPr>
          <w:p w:rsidR="00861599" w:rsidRDefault="00861599" w:rsidP="00336CD2">
            <w:r>
              <w:t>275° 50' 57''</w:t>
            </w:r>
          </w:p>
        </w:tc>
        <w:tc>
          <w:tcPr>
            <w:tcW w:w="1914" w:type="dxa"/>
          </w:tcPr>
          <w:p w:rsidR="00861599" w:rsidRDefault="00861599" w:rsidP="00336CD2">
            <w:r>
              <w:t>36.99</w:t>
            </w:r>
          </w:p>
        </w:tc>
        <w:tc>
          <w:tcPr>
            <w:tcW w:w="1914" w:type="dxa"/>
          </w:tcPr>
          <w:p w:rsidR="00861599" w:rsidRDefault="00861599" w:rsidP="00336CD2">
            <w:r>
              <w:t>418059.76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1535055.83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3</w:t>
            </w:r>
          </w:p>
        </w:tc>
        <w:tc>
          <w:tcPr>
            <w:tcW w:w="1914" w:type="dxa"/>
          </w:tcPr>
          <w:p w:rsidR="00861599" w:rsidRDefault="00861599" w:rsidP="00336CD2">
            <w:r>
              <w:t>275° 50' 54''</w:t>
            </w:r>
          </w:p>
        </w:tc>
        <w:tc>
          <w:tcPr>
            <w:tcW w:w="1914" w:type="dxa"/>
          </w:tcPr>
          <w:p w:rsidR="00861599" w:rsidRDefault="00861599" w:rsidP="00336CD2">
            <w:r>
              <w:t>6.99</w:t>
            </w:r>
          </w:p>
        </w:tc>
        <w:tc>
          <w:tcPr>
            <w:tcW w:w="1914" w:type="dxa"/>
          </w:tcPr>
          <w:p w:rsidR="00861599" w:rsidRDefault="00861599" w:rsidP="00336CD2">
            <w:r>
              <w:t>418063.53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1535019.03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4</w:t>
            </w:r>
          </w:p>
        </w:tc>
        <w:tc>
          <w:tcPr>
            <w:tcW w:w="1914" w:type="dxa"/>
          </w:tcPr>
          <w:p w:rsidR="00861599" w:rsidRDefault="00861599" w:rsidP="00336CD2">
            <w:r>
              <w:t>186° 12' 40''</w:t>
            </w:r>
          </w:p>
        </w:tc>
        <w:tc>
          <w:tcPr>
            <w:tcW w:w="1914" w:type="dxa"/>
          </w:tcPr>
          <w:p w:rsidR="00861599" w:rsidRDefault="00861599" w:rsidP="00336CD2">
            <w:r>
              <w:t>46.11</w:t>
            </w:r>
          </w:p>
        </w:tc>
        <w:tc>
          <w:tcPr>
            <w:tcW w:w="1914" w:type="dxa"/>
          </w:tcPr>
          <w:p w:rsidR="00861599" w:rsidRDefault="00861599" w:rsidP="00336CD2">
            <w:r>
              <w:t>418064.24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1535012.07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5</w:t>
            </w:r>
          </w:p>
        </w:tc>
        <w:tc>
          <w:tcPr>
            <w:tcW w:w="1914" w:type="dxa"/>
          </w:tcPr>
          <w:p w:rsidR="00861599" w:rsidRDefault="00861599" w:rsidP="00336CD2">
            <w:r>
              <w:t>103° 13' 38''</w:t>
            </w:r>
          </w:p>
        </w:tc>
        <w:tc>
          <w:tcPr>
            <w:tcW w:w="1914" w:type="dxa"/>
          </w:tcPr>
          <w:p w:rsidR="00861599" w:rsidRDefault="00861599" w:rsidP="00336CD2">
            <w:r>
              <w:t>3.69</w:t>
            </w:r>
          </w:p>
        </w:tc>
        <w:tc>
          <w:tcPr>
            <w:tcW w:w="1914" w:type="dxa"/>
          </w:tcPr>
          <w:p w:rsidR="00861599" w:rsidRDefault="00861599" w:rsidP="00336CD2">
            <w:r>
              <w:t>418018.4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1535007.09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6</w:t>
            </w:r>
          </w:p>
        </w:tc>
        <w:tc>
          <w:tcPr>
            <w:tcW w:w="1914" w:type="dxa"/>
          </w:tcPr>
          <w:p w:rsidR="00861599" w:rsidRDefault="00861599" w:rsidP="00336CD2">
            <w:r>
              <w:t>54° 4' 47''</w:t>
            </w:r>
          </w:p>
        </w:tc>
        <w:tc>
          <w:tcPr>
            <w:tcW w:w="1914" w:type="dxa"/>
          </w:tcPr>
          <w:p w:rsidR="00861599" w:rsidRDefault="00861599" w:rsidP="00336CD2">
            <w:r>
              <w:t>69.11</w:t>
            </w:r>
          </w:p>
        </w:tc>
        <w:tc>
          <w:tcPr>
            <w:tcW w:w="1914" w:type="dxa"/>
          </w:tcPr>
          <w:p w:rsidR="00861599" w:rsidRDefault="00861599" w:rsidP="00336CD2">
            <w:r>
              <w:t>418017.55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1535010.68</w:t>
            </w:r>
          </w:p>
        </w:tc>
      </w:tr>
    </w:tbl>
    <w:p w:rsidR="00861599" w:rsidRDefault="00861599" w:rsidP="00861599"/>
    <w:p w:rsidR="00861599" w:rsidRDefault="00861599" w:rsidP="00861599">
      <w:r>
        <w:t>Образуемый земельный участок с условным номером 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861599" w:rsidTr="00336CD2"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Номер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proofErr w:type="spellStart"/>
            <w:r>
              <w:rPr>
                <w:b/>
              </w:rPr>
              <w:t>Дир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гол</w:t>
            </w:r>
            <w:proofErr w:type="spellEnd"/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Длина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15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1</w:t>
            </w:r>
          </w:p>
        </w:tc>
        <w:tc>
          <w:tcPr>
            <w:tcW w:w="1914" w:type="dxa"/>
          </w:tcPr>
          <w:p w:rsidR="00861599" w:rsidRDefault="00861599" w:rsidP="00336CD2">
            <w:r>
              <w:t>90° 0' 0''</w:t>
            </w:r>
          </w:p>
        </w:tc>
        <w:tc>
          <w:tcPr>
            <w:tcW w:w="1914" w:type="dxa"/>
          </w:tcPr>
          <w:p w:rsidR="00861599" w:rsidRDefault="00861599" w:rsidP="00336CD2">
            <w:r>
              <w:t>16.2</w:t>
            </w:r>
          </w:p>
        </w:tc>
        <w:tc>
          <w:tcPr>
            <w:tcW w:w="1914" w:type="dxa"/>
          </w:tcPr>
          <w:p w:rsidR="00861599" w:rsidRDefault="00861599" w:rsidP="00336CD2">
            <w:r>
              <w:t>418071.31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1535068.68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2</w:t>
            </w:r>
          </w:p>
        </w:tc>
        <w:tc>
          <w:tcPr>
            <w:tcW w:w="1914" w:type="dxa"/>
          </w:tcPr>
          <w:p w:rsidR="00861599" w:rsidRDefault="00861599" w:rsidP="00336CD2">
            <w:r>
              <w:t>54° 4' 48''</w:t>
            </w:r>
          </w:p>
        </w:tc>
        <w:tc>
          <w:tcPr>
            <w:tcW w:w="1914" w:type="dxa"/>
          </w:tcPr>
          <w:p w:rsidR="00861599" w:rsidRDefault="00861599" w:rsidP="00336CD2">
            <w:r>
              <w:t>22.91</w:t>
            </w:r>
          </w:p>
        </w:tc>
        <w:tc>
          <w:tcPr>
            <w:tcW w:w="1914" w:type="dxa"/>
          </w:tcPr>
          <w:p w:rsidR="00861599" w:rsidRDefault="00861599" w:rsidP="00336CD2">
            <w:r>
              <w:t>418071.31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1535084.88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3</w:t>
            </w:r>
          </w:p>
        </w:tc>
        <w:tc>
          <w:tcPr>
            <w:tcW w:w="1914" w:type="dxa"/>
          </w:tcPr>
          <w:p w:rsidR="00861599" w:rsidRDefault="00861599" w:rsidP="00336CD2">
            <w:r>
              <w:t>64° 40' 28''</w:t>
            </w:r>
          </w:p>
        </w:tc>
        <w:tc>
          <w:tcPr>
            <w:tcW w:w="1914" w:type="dxa"/>
          </w:tcPr>
          <w:p w:rsidR="00861599" w:rsidRDefault="00861599" w:rsidP="00336CD2">
            <w:r>
              <w:t>6.59</w:t>
            </w:r>
          </w:p>
        </w:tc>
        <w:tc>
          <w:tcPr>
            <w:tcW w:w="1914" w:type="dxa"/>
          </w:tcPr>
          <w:p w:rsidR="00861599" w:rsidRDefault="00861599" w:rsidP="00336CD2">
            <w:r>
              <w:t>418084.75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1535103.43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4</w:t>
            </w:r>
          </w:p>
        </w:tc>
        <w:tc>
          <w:tcPr>
            <w:tcW w:w="1914" w:type="dxa"/>
          </w:tcPr>
          <w:p w:rsidR="00861599" w:rsidRDefault="00861599" w:rsidP="00336CD2">
            <w:r>
              <w:t>334° 40' 32''</w:t>
            </w:r>
          </w:p>
        </w:tc>
        <w:tc>
          <w:tcPr>
            <w:tcW w:w="1914" w:type="dxa"/>
          </w:tcPr>
          <w:p w:rsidR="00861599" w:rsidRDefault="00861599" w:rsidP="00336CD2">
            <w:r>
              <w:t>34.53</w:t>
            </w:r>
          </w:p>
        </w:tc>
        <w:tc>
          <w:tcPr>
            <w:tcW w:w="1914" w:type="dxa"/>
          </w:tcPr>
          <w:p w:rsidR="00861599" w:rsidRDefault="00861599" w:rsidP="00336CD2">
            <w:r>
              <w:t>418087.57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1535109.39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5</w:t>
            </w:r>
          </w:p>
        </w:tc>
        <w:tc>
          <w:tcPr>
            <w:tcW w:w="1914" w:type="dxa"/>
          </w:tcPr>
          <w:p w:rsidR="00861599" w:rsidRDefault="00861599" w:rsidP="00336CD2">
            <w:r>
              <w:t>283° 21' 24''</w:t>
            </w:r>
          </w:p>
        </w:tc>
        <w:tc>
          <w:tcPr>
            <w:tcW w:w="1914" w:type="dxa"/>
          </w:tcPr>
          <w:p w:rsidR="00861599" w:rsidRDefault="00861599" w:rsidP="00336CD2">
            <w:r>
              <w:t>5.93</w:t>
            </w:r>
          </w:p>
        </w:tc>
        <w:tc>
          <w:tcPr>
            <w:tcW w:w="1914" w:type="dxa"/>
          </w:tcPr>
          <w:p w:rsidR="00861599" w:rsidRDefault="00861599" w:rsidP="00336CD2">
            <w:r>
              <w:t>418118.78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1535094.62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6</w:t>
            </w:r>
          </w:p>
        </w:tc>
        <w:tc>
          <w:tcPr>
            <w:tcW w:w="1914" w:type="dxa"/>
          </w:tcPr>
          <w:p w:rsidR="00861599" w:rsidRDefault="00861599" w:rsidP="00336CD2">
            <w:r>
              <w:t>245° 21' 56''</w:t>
            </w:r>
          </w:p>
        </w:tc>
        <w:tc>
          <w:tcPr>
            <w:tcW w:w="1914" w:type="dxa"/>
          </w:tcPr>
          <w:p w:rsidR="00861599" w:rsidRDefault="00861599" w:rsidP="00336CD2">
            <w:r>
              <w:t>24.38</w:t>
            </w:r>
          </w:p>
        </w:tc>
        <w:tc>
          <w:tcPr>
            <w:tcW w:w="1914" w:type="dxa"/>
          </w:tcPr>
          <w:p w:rsidR="00861599" w:rsidRDefault="00861599" w:rsidP="00336CD2">
            <w:r>
              <w:t>418120.15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1535088.85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7</w:t>
            </w:r>
          </w:p>
        </w:tc>
        <w:tc>
          <w:tcPr>
            <w:tcW w:w="1914" w:type="dxa"/>
          </w:tcPr>
          <w:p w:rsidR="00861599" w:rsidRDefault="00861599" w:rsidP="00336CD2">
            <w:r>
              <w:t>176° 39' 45''</w:t>
            </w:r>
          </w:p>
        </w:tc>
        <w:tc>
          <w:tcPr>
            <w:tcW w:w="1914" w:type="dxa"/>
          </w:tcPr>
          <w:p w:rsidR="00861599" w:rsidRDefault="00861599" w:rsidP="00336CD2">
            <w:r>
              <w:t>28.08</w:t>
            </w:r>
          </w:p>
        </w:tc>
        <w:tc>
          <w:tcPr>
            <w:tcW w:w="1914" w:type="dxa"/>
          </w:tcPr>
          <w:p w:rsidR="00861599" w:rsidRDefault="00861599" w:rsidP="00336CD2">
            <w:r>
              <w:t>418109.99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1535066.69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8</w:t>
            </w:r>
          </w:p>
        </w:tc>
        <w:tc>
          <w:tcPr>
            <w:tcW w:w="1914" w:type="dxa"/>
          </w:tcPr>
          <w:p w:rsidR="00861599" w:rsidRDefault="00861599" w:rsidP="00336CD2">
            <w:r>
              <w:t>176° 39' 46''</w:t>
            </w:r>
          </w:p>
        </w:tc>
        <w:tc>
          <w:tcPr>
            <w:tcW w:w="1914" w:type="dxa"/>
          </w:tcPr>
          <w:p w:rsidR="00861599" w:rsidRDefault="00861599" w:rsidP="00336CD2">
            <w:r>
              <w:t>8.07</w:t>
            </w:r>
          </w:p>
        </w:tc>
        <w:tc>
          <w:tcPr>
            <w:tcW w:w="1914" w:type="dxa"/>
          </w:tcPr>
          <w:p w:rsidR="00861599" w:rsidRDefault="00861599" w:rsidP="00336CD2">
            <w:r>
              <w:t>418081.95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1535068.32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9</w:t>
            </w:r>
          </w:p>
        </w:tc>
        <w:tc>
          <w:tcPr>
            <w:tcW w:w="1914" w:type="dxa"/>
          </w:tcPr>
          <w:p w:rsidR="00861599" w:rsidRDefault="00861599" w:rsidP="00336CD2">
            <w:r>
              <w:t>182° 21' 41''</w:t>
            </w:r>
          </w:p>
        </w:tc>
        <w:tc>
          <w:tcPr>
            <w:tcW w:w="1914" w:type="dxa"/>
          </w:tcPr>
          <w:p w:rsidR="00861599" w:rsidRDefault="00861599" w:rsidP="00336CD2">
            <w:r>
              <w:t>2.58</w:t>
            </w:r>
          </w:p>
        </w:tc>
        <w:tc>
          <w:tcPr>
            <w:tcW w:w="1914" w:type="dxa"/>
          </w:tcPr>
          <w:p w:rsidR="00861599" w:rsidRDefault="00861599" w:rsidP="00336CD2">
            <w:r>
              <w:t>418073.89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1535068.79</w:t>
            </w:r>
          </w:p>
        </w:tc>
      </w:tr>
    </w:tbl>
    <w:p w:rsidR="00861599" w:rsidRDefault="00861599" w:rsidP="00861599"/>
    <w:p w:rsidR="00861599" w:rsidRDefault="00861599" w:rsidP="00861599">
      <w:r>
        <w:t>Образуемый земельный участок с условным номером 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861599" w:rsidTr="00336CD2"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Номер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proofErr w:type="spellStart"/>
            <w:r>
              <w:rPr>
                <w:b/>
              </w:rPr>
              <w:t>Дир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гол</w:t>
            </w:r>
            <w:proofErr w:type="spellEnd"/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Длина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15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1</w:t>
            </w:r>
          </w:p>
        </w:tc>
        <w:tc>
          <w:tcPr>
            <w:tcW w:w="1914" w:type="dxa"/>
          </w:tcPr>
          <w:p w:rsidR="00861599" w:rsidRDefault="00861599" w:rsidP="00336CD2">
            <w:r>
              <w:t>9° 7' 49''</w:t>
            </w:r>
          </w:p>
        </w:tc>
        <w:tc>
          <w:tcPr>
            <w:tcW w:w="1914" w:type="dxa"/>
          </w:tcPr>
          <w:p w:rsidR="00861599" w:rsidRDefault="00861599" w:rsidP="00336CD2">
            <w:r>
              <w:t>5.67</w:t>
            </w:r>
          </w:p>
        </w:tc>
        <w:tc>
          <w:tcPr>
            <w:tcW w:w="1914" w:type="dxa"/>
          </w:tcPr>
          <w:p w:rsidR="00861599" w:rsidRDefault="00861599" w:rsidP="00336CD2">
            <w:r>
              <w:t>418117.68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1535141.35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2</w:t>
            </w:r>
          </w:p>
        </w:tc>
        <w:tc>
          <w:tcPr>
            <w:tcW w:w="1914" w:type="dxa"/>
          </w:tcPr>
          <w:p w:rsidR="00861599" w:rsidRDefault="00861599" w:rsidP="00336CD2">
            <w:r>
              <w:t>324° 20' 59''</w:t>
            </w:r>
          </w:p>
        </w:tc>
        <w:tc>
          <w:tcPr>
            <w:tcW w:w="1914" w:type="dxa"/>
          </w:tcPr>
          <w:p w:rsidR="00861599" w:rsidRDefault="00861599" w:rsidP="00336CD2">
            <w:r>
              <w:t>24.24</w:t>
            </w:r>
          </w:p>
        </w:tc>
        <w:tc>
          <w:tcPr>
            <w:tcW w:w="1914" w:type="dxa"/>
          </w:tcPr>
          <w:p w:rsidR="00861599" w:rsidRDefault="00861599" w:rsidP="00336CD2">
            <w:r>
              <w:t>418123.28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1535142.25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3</w:t>
            </w:r>
          </w:p>
        </w:tc>
        <w:tc>
          <w:tcPr>
            <w:tcW w:w="1914" w:type="dxa"/>
          </w:tcPr>
          <w:p w:rsidR="00861599" w:rsidRDefault="00861599" w:rsidP="00336CD2">
            <w:r>
              <w:t>232° 1' 42''</w:t>
            </w:r>
          </w:p>
        </w:tc>
        <w:tc>
          <w:tcPr>
            <w:tcW w:w="1914" w:type="dxa"/>
          </w:tcPr>
          <w:p w:rsidR="00861599" w:rsidRDefault="00861599" w:rsidP="00336CD2">
            <w:r>
              <w:t>15.6</w:t>
            </w:r>
          </w:p>
        </w:tc>
        <w:tc>
          <w:tcPr>
            <w:tcW w:w="1914" w:type="dxa"/>
          </w:tcPr>
          <w:p w:rsidR="00861599" w:rsidRDefault="00861599" w:rsidP="00336CD2">
            <w:r>
              <w:t>418142.98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1535128.12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4</w:t>
            </w:r>
          </w:p>
        </w:tc>
        <w:tc>
          <w:tcPr>
            <w:tcW w:w="1914" w:type="dxa"/>
          </w:tcPr>
          <w:p w:rsidR="00861599" w:rsidRDefault="00861599" w:rsidP="00336CD2">
            <w:r>
              <w:t>231° 32' 19''</w:t>
            </w:r>
          </w:p>
        </w:tc>
        <w:tc>
          <w:tcPr>
            <w:tcW w:w="1914" w:type="dxa"/>
          </w:tcPr>
          <w:p w:rsidR="00861599" w:rsidRDefault="00861599" w:rsidP="00336CD2">
            <w:r>
              <w:t>22.11</w:t>
            </w:r>
          </w:p>
        </w:tc>
        <w:tc>
          <w:tcPr>
            <w:tcW w:w="1914" w:type="dxa"/>
          </w:tcPr>
          <w:p w:rsidR="00861599" w:rsidRDefault="00861599" w:rsidP="00336CD2">
            <w:r>
              <w:t>418133.38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1535115.82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5</w:t>
            </w:r>
          </w:p>
        </w:tc>
        <w:tc>
          <w:tcPr>
            <w:tcW w:w="1914" w:type="dxa"/>
          </w:tcPr>
          <w:p w:rsidR="00861599" w:rsidRDefault="00861599" w:rsidP="00336CD2">
            <w:r>
              <w:t>257° 40' 27''</w:t>
            </w:r>
          </w:p>
        </w:tc>
        <w:tc>
          <w:tcPr>
            <w:tcW w:w="1914" w:type="dxa"/>
          </w:tcPr>
          <w:p w:rsidR="00861599" w:rsidRDefault="00861599" w:rsidP="00336CD2">
            <w:r>
              <w:t>3.98</w:t>
            </w:r>
          </w:p>
        </w:tc>
        <w:tc>
          <w:tcPr>
            <w:tcW w:w="1914" w:type="dxa"/>
          </w:tcPr>
          <w:p w:rsidR="00861599" w:rsidRDefault="00861599" w:rsidP="00336CD2">
            <w:r>
              <w:t>418119.63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1535098.51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6</w:t>
            </w:r>
          </w:p>
        </w:tc>
        <w:tc>
          <w:tcPr>
            <w:tcW w:w="1914" w:type="dxa"/>
          </w:tcPr>
          <w:p w:rsidR="00861599" w:rsidRDefault="00861599" w:rsidP="00336CD2">
            <w:r>
              <w:t>154° 40' 32''</w:t>
            </w:r>
          </w:p>
        </w:tc>
        <w:tc>
          <w:tcPr>
            <w:tcW w:w="1914" w:type="dxa"/>
          </w:tcPr>
          <w:p w:rsidR="00861599" w:rsidRDefault="00861599" w:rsidP="00336CD2">
            <w:r>
              <w:t>34.53</w:t>
            </w:r>
          </w:p>
        </w:tc>
        <w:tc>
          <w:tcPr>
            <w:tcW w:w="1914" w:type="dxa"/>
          </w:tcPr>
          <w:p w:rsidR="00861599" w:rsidRDefault="00861599" w:rsidP="00336CD2">
            <w:r>
              <w:t>418118.78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1535094.62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7</w:t>
            </w:r>
          </w:p>
        </w:tc>
        <w:tc>
          <w:tcPr>
            <w:tcW w:w="1914" w:type="dxa"/>
          </w:tcPr>
          <w:p w:rsidR="00861599" w:rsidRDefault="00861599" w:rsidP="00336CD2">
            <w:r>
              <w:t>64° 40' 39''</w:t>
            </w:r>
          </w:p>
        </w:tc>
        <w:tc>
          <w:tcPr>
            <w:tcW w:w="1914" w:type="dxa"/>
          </w:tcPr>
          <w:p w:rsidR="00861599" w:rsidRDefault="00861599" w:rsidP="00336CD2">
            <w:r>
              <w:t>2.29</w:t>
            </w:r>
          </w:p>
        </w:tc>
        <w:tc>
          <w:tcPr>
            <w:tcW w:w="1914" w:type="dxa"/>
          </w:tcPr>
          <w:p w:rsidR="00861599" w:rsidRDefault="00861599" w:rsidP="00336CD2">
            <w:r>
              <w:t>418087.57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1535109.39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8</w:t>
            </w:r>
          </w:p>
        </w:tc>
        <w:tc>
          <w:tcPr>
            <w:tcW w:w="1914" w:type="dxa"/>
          </w:tcPr>
          <w:p w:rsidR="00861599" w:rsidRDefault="00861599" w:rsidP="00336CD2">
            <w:r>
              <w:t>75° 8' 15''</w:t>
            </w:r>
          </w:p>
        </w:tc>
        <w:tc>
          <w:tcPr>
            <w:tcW w:w="1914" w:type="dxa"/>
          </w:tcPr>
          <w:p w:rsidR="00861599" w:rsidRDefault="00861599" w:rsidP="00336CD2">
            <w:r>
              <w:t>5.89</w:t>
            </w:r>
          </w:p>
        </w:tc>
        <w:tc>
          <w:tcPr>
            <w:tcW w:w="1914" w:type="dxa"/>
          </w:tcPr>
          <w:p w:rsidR="00861599" w:rsidRDefault="00861599" w:rsidP="00336CD2">
            <w:r>
              <w:t>418088.54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1535111.46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9</w:t>
            </w:r>
          </w:p>
        </w:tc>
        <w:tc>
          <w:tcPr>
            <w:tcW w:w="1914" w:type="dxa"/>
          </w:tcPr>
          <w:p w:rsidR="00861599" w:rsidRDefault="00861599" w:rsidP="00336CD2">
            <w:r>
              <w:t>88° 57' 47''</w:t>
            </w:r>
          </w:p>
        </w:tc>
        <w:tc>
          <w:tcPr>
            <w:tcW w:w="1914" w:type="dxa"/>
          </w:tcPr>
          <w:p w:rsidR="00861599" w:rsidRDefault="00861599" w:rsidP="00336CD2">
            <w:r>
              <w:t>9.95</w:t>
            </w:r>
          </w:p>
        </w:tc>
        <w:tc>
          <w:tcPr>
            <w:tcW w:w="1914" w:type="dxa"/>
          </w:tcPr>
          <w:p w:rsidR="00861599" w:rsidRDefault="00861599" w:rsidP="00336CD2">
            <w:r>
              <w:t>418090.05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1535117.15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10</w:t>
            </w:r>
          </w:p>
        </w:tc>
        <w:tc>
          <w:tcPr>
            <w:tcW w:w="1914" w:type="dxa"/>
          </w:tcPr>
          <w:p w:rsidR="00861599" w:rsidRDefault="00861599" w:rsidP="00336CD2">
            <w:r>
              <w:t>8° 5' 9''</w:t>
            </w:r>
          </w:p>
        </w:tc>
        <w:tc>
          <w:tcPr>
            <w:tcW w:w="1914" w:type="dxa"/>
          </w:tcPr>
          <w:p w:rsidR="00861599" w:rsidRDefault="00861599" w:rsidP="00336CD2">
            <w:r>
              <w:t>18.39</w:t>
            </w:r>
          </w:p>
        </w:tc>
        <w:tc>
          <w:tcPr>
            <w:tcW w:w="1914" w:type="dxa"/>
          </w:tcPr>
          <w:p w:rsidR="00861599" w:rsidRDefault="00861599" w:rsidP="00336CD2">
            <w:r>
              <w:t>418090.23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1535127.1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11</w:t>
            </w:r>
          </w:p>
        </w:tc>
        <w:tc>
          <w:tcPr>
            <w:tcW w:w="1914" w:type="dxa"/>
          </w:tcPr>
          <w:p w:rsidR="00861599" w:rsidRDefault="00861599" w:rsidP="00336CD2">
            <w:r>
              <w:t>51° 37' 41''</w:t>
            </w:r>
          </w:p>
        </w:tc>
        <w:tc>
          <w:tcPr>
            <w:tcW w:w="1914" w:type="dxa"/>
          </w:tcPr>
          <w:p w:rsidR="00861599" w:rsidRDefault="00861599" w:rsidP="00336CD2">
            <w:r>
              <w:t>14.88</w:t>
            </w:r>
          </w:p>
        </w:tc>
        <w:tc>
          <w:tcPr>
            <w:tcW w:w="1914" w:type="dxa"/>
          </w:tcPr>
          <w:p w:rsidR="00861599" w:rsidRDefault="00861599" w:rsidP="00336CD2">
            <w:r>
              <w:t>418108.44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1535129.68</w:t>
            </w:r>
          </w:p>
        </w:tc>
      </w:tr>
    </w:tbl>
    <w:p w:rsidR="00861599" w:rsidRDefault="00861599" w:rsidP="00861599"/>
    <w:p w:rsidR="00861599" w:rsidRDefault="00861599" w:rsidP="00861599">
      <w:r>
        <w:t>Образуемый земельный участок с условным номером 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861599" w:rsidTr="00336CD2"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Номер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proofErr w:type="spellStart"/>
            <w:r>
              <w:rPr>
                <w:b/>
              </w:rPr>
              <w:t>Дир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гол</w:t>
            </w:r>
            <w:proofErr w:type="spellEnd"/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Длина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15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1</w:t>
            </w:r>
          </w:p>
        </w:tc>
        <w:tc>
          <w:tcPr>
            <w:tcW w:w="1914" w:type="dxa"/>
          </w:tcPr>
          <w:p w:rsidR="00861599" w:rsidRDefault="00861599" w:rsidP="00336CD2">
            <w:r>
              <w:t>11° 22' 26''</w:t>
            </w:r>
          </w:p>
        </w:tc>
        <w:tc>
          <w:tcPr>
            <w:tcW w:w="1914" w:type="dxa"/>
          </w:tcPr>
          <w:p w:rsidR="00861599" w:rsidRDefault="00861599" w:rsidP="00336CD2">
            <w:r>
              <w:t>25</w:t>
            </w:r>
          </w:p>
        </w:tc>
        <w:tc>
          <w:tcPr>
            <w:tcW w:w="1914" w:type="dxa"/>
          </w:tcPr>
          <w:p w:rsidR="00861599" w:rsidRDefault="00861599" w:rsidP="00336CD2">
            <w:r>
              <w:t>417810.81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1535139.67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2</w:t>
            </w:r>
          </w:p>
        </w:tc>
        <w:tc>
          <w:tcPr>
            <w:tcW w:w="1914" w:type="dxa"/>
          </w:tcPr>
          <w:p w:rsidR="00861599" w:rsidRDefault="00861599" w:rsidP="00336CD2">
            <w:r>
              <w:t>101° 22' 26''</w:t>
            </w:r>
          </w:p>
        </w:tc>
        <w:tc>
          <w:tcPr>
            <w:tcW w:w="1914" w:type="dxa"/>
          </w:tcPr>
          <w:p w:rsidR="00861599" w:rsidRDefault="00861599" w:rsidP="00336CD2">
            <w:r>
              <w:t>35.69</w:t>
            </w:r>
          </w:p>
        </w:tc>
        <w:tc>
          <w:tcPr>
            <w:tcW w:w="1914" w:type="dxa"/>
          </w:tcPr>
          <w:p w:rsidR="00861599" w:rsidRDefault="00861599" w:rsidP="00336CD2">
            <w:r>
              <w:t>417835.32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1535144.6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3</w:t>
            </w:r>
          </w:p>
        </w:tc>
        <w:tc>
          <w:tcPr>
            <w:tcW w:w="1914" w:type="dxa"/>
          </w:tcPr>
          <w:p w:rsidR="00861599" w:rsidRDefault="00861599" w:rsidP="00336CD2">
            <w:r>
              <w:t>161° 9' 10''</w:t>
            </w:r>
          </w:p>
        </w:tc>
        <w:tc>
          <w:tcPr>
            <w:tcW w:w="1914" w:type="dxa"/>
          </w:tcPr>
          <w:p w:rsidR="00861599" w:rsidRDefault="00861599" w:rsidP="00336CD2">
            <w:r>
              <w:t>4.62</w:t>
            </w:r>
          </w:p>
        </w:tc>
        <w:tc>
          <w:tcPr>
            <w:tcW w:w="1914" w:type="dxa"/>
          </w:tcPr>
          <w:p w:rsidR="00861599" w:rsidRDefault="00861599" w:rsidP="00336CD2">
            <w:r>
              <w:t>417828.28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1535179.59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4</w:t>
            </w:r>
          </w:p>
        </w:tc>
        <w:tc>
          <w:tcPr>
            <w:tcW w:w="1914" w:type="dxa"/>
          </w:tcPr>
          <w:p w:rsidR="00861599" w:rsidRDefault="00861599" w:rsidP="00336CD2">
            <w:r>
              <w:t>192° 32' 41''</w:t>
            </w:r>
          </w:p>
        </w:tc>
        <w:tc>
          <w:tcPr>
            <w:tcW w:w="1914" w:type="dxa"/>
          </w:tcPr>
          <w:p w:rsidR="00861599" w:rsidRDefault="00861599" w:rsidP="00336CD2">
            <w:r>
              <w:t>9.74</w:t>
            </w:r>
          </w:p>
        </w:tc>
        <w:tc>
          <w:tcPr>
            <w:tcW w:w="1914" w:type="dxa"/>
          </w:tcPr>
          <w:p w:rsidR="00861599" w:rsidRDefault="00861599" w:rsidP="00336CD2">
            <w:r>
              <w:t>417823.91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1535181.08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5</w:t>
            </w:r>
          </w:p>
        </w:tc>
        <w:tc>
          <w:tcPr>
            <w:tcW w:w="1914" w:type="dxa"/>
          </w:tcPr>
          <w:p w:rsidR="00861599" w:rsidRDefault="00861599" w:rsidP="00336CD2">
            <w:r>
              <w:t>215° 8' 12''</w:t>
            </w:r>
          </w:p>
        </w:tc>
        <w:tc>
          <w:tcPr>
            <w:tcW w:w="1914" w:type="dxa"/>
          </w:tcPr>
          <w:p w:rsidR="00861599" w:rsidRDefault="00861599" w:rsidP="00336CD2">
            <w:r>
              <w:t>6.98</w:t>
            </w:r>
          </w:p>
        </w:tc>
        <w:tc>
          <w:tcPr>
            <w:tcW w:w="1914" w:type="dxa"/>
          </w:tcPr>
          <w:p w:rsidR="00861599" w:rsidRDefault="00861599" w:rsidP="00336CD2">
            <w:r>
              <w:t>417814.41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1535178.97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6</w:t>
            </w:r>
          </w:p>
        </w:tc>
        <w:tc>
          <w:tcPr>
            <w:tcW w:w="1914" w:type="dxa"/>
          </w:tcPr>
          <w:p w:rsidR="00861599" w:rsidRDefault="00861599" w:rsidP="00336CD2">
            <w:r>
              <w:t>242° 44' 55''</w:t>
            </w:r>
          </w:p>
        </w:tc>
        <w:tc>
          <w:tcPr>
            <w:tcW w:w="1914" w:type="dxa"/>
          </w:tcPr>
          <w:p w:rsidR="00861599" w:rsidRDefault="00861599" w:rsidP="00336CD2">
            <w:r>
              <w:t>7.84</w:t>
            </w:r>
          </w:p>
        </w:tc>
        <w:tc>
          <w:tcPr>
            <w:tcW w:w="1914" w:type="dxa"/>
          </w:tcPr>
          <w:p w:rsidR="00861599" w:rsidRDefault="00861599" w:rsidP="00336CD2">
            <w:r>
              <w:t>417808.7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1535174.95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7</w:t>
            </w:r>
          </w:p>
        </w:tc>
        <w:tc>
          <w:tcPr>
            <w:tcW w:w="1914" w:type="dxa"/>
          </w:tcPr>
          <w:p w:rsidR="00861599" w:rsidRDefault="00861599" w:rsidP="00336CD2">
            <w:r>
              <w:t>281° 22' 33''</w:t>
            </w:r>
          </w:p>
        </w:tc>
        <w:tc>
          <w:tcPr>
            <w:tcW w:w="1914" w:type="dxa"/>
          </w:tcPr>
          <w:p w:rsidR="00861599" w:rsidRDefault="00861599" w:rsidP="00336CD2">
            <w:r>
              <w:t>28.88</w:t>
            </w:r>
          </w:p>
        </w:tc>
        <w:tc>
          <w:tcPr>
            <w:tcW w:w="1914" w:type="dxa"/>
          </w:tcPr>
          <w:p w:rsidR="00861599" w:rsidRDefault="00861599" w:rsidP="00336CD2">
            <w:r>
              <w:t>417805.11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1535167.98</w:t>
            </w:r>
          </w:p>
        </w:tc>
      </w:tr>
    </w:tbl>
    <w:p w:rsidR="00861599" w:rsidRDefault="00861599" w:rsidP="00861599"/>
    <w:p w:rsidR="00861599" w:rsidRDefault="00861599" w:rsidP="00861599">
      <w:r>
        <w:lastRenderedPageBreak/>
        <w:t>Образуемый земельный участок с условным номером 11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861599" w:rsidTr="00336CD2"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Номер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proofErr w:type="spellStart"/>
            <w:r>
              <w:rPr>
                <w:b/>
              </w:rPr>
              <w:t>Дир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гол</w:t>
            </w:r>
            <w:proofErr w:type="spellEnd"/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Длина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15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1</w:t>
            </w:r>
          </w:p>
        </w:tc>
        <w:tc>
          <w:tcPr>
            <w:tcW w:w="1914" w:type="dxa"/>
          </w:tcPr>
          <w:p w:rsidR="00861599" w:rsidRDefault="00861599" w:rsidP="00336CD2">
            <w:r>
              <w:t>191° 22' 33''</w:t>
            </w:r>
          </w:p>
        </w:tc>
        <w:tc>
          <w:tcPr>
            <w:tcW w:w="1914" w:type="dxa"/>
          </w:tcPr>
          <w:p w:rsidR="00861599" w:rsidRDefault="00861599" w:rsidP="00336CD2">
            <w:r>
              <w:t>28.07</w:t>
            </w:r>
          </w:p>
        </w:tc>
        <w:tc>
          <w:tcPr>
            <w:tcW w:w="1914" w:type="dxa"/>
          </w:tcPr>
          <w:p w:rsidR="00861599" w:rsidRDefault="00861599" w:rsidP="00336CD2">
            <w:r>
              <w:t>417864.44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1535142.15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2</w:t>
            </w:r>
          </w:p>
        </w:tc>
        <w:tc>
          <w:tcPr>
            <w:tcW w:w="1914" w:type="dxa"/>
          </w:tcPr>
          <w:p w:rsidR="00861599" w:rsidRDefault="00861599" w:rsidP="00336CD2">
            <w:r>
              <w:t>101° 22' 24''</w:t>
            </w:r>
          </w:p>
        </w:tc>
        <w:tc>
          <w:tcPr>
            <w:tcW w:w="1914" w:type="dxa"/>
          </w:tcPr>
          <w:p w:rsidR="00861599" w:rsidRDefault="00861599" w:rsidP="00336CD2">
            <w:r>
              <w:t>8.14</w:t>
            </w:r>
          </w:p>
        </w:tc>
        <w:tc>
          <w:tcPr>
            <w:tcW w:w="1914" w:type="dxa"/>
          </w:tcPr>
          <w:p w:rsidR="00861599" w:rsidRDefault="00861599" w:rsidP="00336CD2">
            <w:r>
              <w:t>417836.92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1535136.62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3</w:t>
            </w:r>
          </w:p>
        </w:tc>
        <w:tc>
          <w:tcPr>
            <w:tcW w:w="1914" w:type="dxa"/>
          </w:tcPr>
          <w:p w:rsidR="00861599" w:rsidRDefault="00861599" w:rsidP="00336CD2">
            <w:r>
              <w:t>101° 22' 26''</w:t>
            </w:r>
          </w:p>
        </w:tc>
        <w:tc>
          <w:tcPr>
            <w:tcW w:w="1914" w:type="dxa"/>
          </w:tcPr>
          <w:p w:rsidR="00861599" w:rsidRDefault="00861599" w:rsidP="00336CD2">
            <w:r>
              <w:t>35.69</w:t>
            </w:r>
          </w:p>
        </w:tc>
        <w:tc>
          <w:tcPr>
            <w:tcW w:w="1914" w:type="dxa"/>
          </w:tcPr>
          <w:p w:rsidR="00861599" w:rsidRDefault="00861599" w:rsidP="00336CD2">
            <w:r>
              <w:t>417835.32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1535144.6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4</w:t>
            </w:r>
          </w:p>
        </w:tc>
        <w:tc>
          <w:tcPr>
            <w:tcW w:w="1914" w:type="dxa"/>
          </w:tcPr>
          <w:p w:rsidR="00861599" w:rsidRDefault="00861599" w:rsidP="00336CD2">
            <w:r>
              <w:t>341° 9' 7''</w:t>
            </w:r>
          </w:p>
        </w:tc>
        <w:tc>
          <w:tcPr>
            <w:tcW w:w="1914" w:type="dxa"/>
          </w:tcPr>
          <w:p w:rsidR="00861599" w:rsidRDefault="00861599" w:rsidP="00336CD2">
            <w:r>
              <w:t>32.67</w:t>
            </w:r>
          </w:p>
        </w:tc>
        <w:tc>
          <w:tcPr>
            <w:tcW w:w="1914" w:type="dxa"/>
          </w:tcPr>
          <w:p w:rsidR="00861599" w:rsidRDefault="00861599" w:rsidP="00336CD2">
            <w:r>
              <w:t>417828.28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1535179.59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5</w:t>
            </w:r>
          </w:p>
        </w:tc>
        <w:tc>
          <w:tcPr>
            <w:tcW w:w="1914" w:type="dxa"/>
          </w:tcPr>
          <w:p w:rsidR="00861599" w:rsidRDefault="00861599" w:rsidP="00336CD2">
            <w:r>
              <w:t>281° 2' 28''</w:t>
            </w:r>
          </w:p>
        </w:tc>
        <w:tc>
          <w:tcPr>
            <w:tcW w:w="1914" w:type="dxa"/>
          </w:tcPr>
          <w:p w:rsidR="00861599" w:rsidRDefault="00861599" w:rsidP="00336CD2">
            <w:r>
              <w:t>27.39</w:t>
            </w:r>
          </w:p>
        </w:tc>
        <w:tc>
          <w:tcPr>
            <w:tcW w:w="1914" w:type="dxa"/>
          </w:tcPr>
          <w:p w:rsidR="00861599" w:rsidRDefault="00861599" w:rsidP="00336CD2">
            <w:r>
              <w:t>417859.2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1535169.03</w:t>
            </w:r>
          </w:p>
        </w:tc>
      </w:tr>
    </w:tbl>
    <w:p w:rsidR="00861599" w:rsidRDefault="00861599" w:rsidP="00861599"/>
    <w:p w:rsidR="00861599" w:rsidRDefault="00861599" w:rsidP="00861599">
      <w:r>
        <w:t>Образуемый земельный участок с условным номером 12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861599" w:rsidTr="00336CD2"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Номер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proofErr w:type="spellStart"/>
            <w:r>
              <w:rPr>
                <w:b/>
              </w:rPr>
              <w:t>Дир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гол</w:t>
            </w:r>
            <w:proofErr w:type="spellEnd"/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Длина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15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1</w:t>
            </w:r>
          </w:p>
        </w:tc>
        <w:tc>
          <w:tcPr>
            <w:tcW w:w="1914" w:type="dxa"/>
          </w:tcPr>
          <w:p w:rsidR="00861599" w:rsidRDefault="00861599" w:rsidP="00336CD2">
            <w:r>
              <w:t>139° 47' 3''</w:t>
            </w:r>
          </w:p>
        </w:tc>
        <w:tc>
          <w:tcPr>
            <w:tcW w:w="1914" w:type="dxa"/>
          </w:tcPr>
          <w:p w:rsidR="00861599" w:rsidRDefault="00861599" w:rsidP="00336CD2">
            <w:r>
              <w:t>17.82</w:t>
            </w:r>
          </w:p>
        </w:tc>
        <w:tc>
          <w:tcPr>
            <w:tcW w:w="1914" w:type="dxa"/>
          </w:tcPr>
          <w:p w:rsidR="00861599" w:rsidRDefault="00861599" w:rsidP="00336CD2">
            <w:r>
              <w:t>417856.42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1535095.84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2</w:t>
            </w:r>
          </w:p>
        </w:tc>
        <w:tc>
          <w:tcPr>
            <w:tcW w:w="1914" w:type="dxa"/>
          </w:tcPr>
          <w:p w:rsidR="00861599" w:rsidRDefault="00861599" w:rsidP="00336CD2">
            <w:r>
              <w:t>101° 22' 23''</w:t>
            </w:r>
          </w:p>
        </w:tc>
        <w:tc>
          <w:tcPr>
            <w:tcW w:w="1914" w:type="dxa"/>
          </w:tcPr>
          <w:p w:rsidR="00861599" w:rsidRDefault="00861599" w:rsidP="00336CD2">
            <w:r>
              <w:t>29.86</w:t>
            </w:r>
          </w:p>
        </w:tc>
        <w:tc>
          <w:tcPr>
            <w:tcW w:w="1914" w:type="dxa"/>
          </w:tcPr>
          <w:p w:rsidR="00861599" w:rsidRDefault="00861599" w:rsidP="00336CD2">
            <w:r>
              <w:t>417842.81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1535107.34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3</w:t>
            </w:r>
          </w:p>
        </w:tc>
        <w:tc>
          <w:tcPr>
            <w:tcW w:w="1914" w:type="dxa"/>
          </w:tcPr>
          <w:p w:rsidR="00861599" w:rsidRDefault="00861599" w:rsidP="00336CD2">
            <w:r>
              <w:t>11° 22' 33''</w:t>
            </w:r>
          </w:p>
        </w:tc>
        <w:tc>
          <w:tcPr>
            <w:tcW w:w="1914" w:type="dxa"/>
          </w:tcPr>
          <w:p w:rsidR="00861599" w:rsidRDefault="00861599" w:rsidP="00336CD2">
            <w:r>
              <w:t>28.07</w:t>
            </w:r>
          </w:p>
        </w:tc>
        <w:tc>
          <w:tcPr>
            <w:tcW w:w="1914" w:type="dxa"/>
          </w:tcPr>
          <w:p w:rsidR="00861599" w:rsidRDefault="00861599" w:rsidP="00336CD2">
            <w:r>
              <w:t>417836.92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1535136.62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4</w:t>
            </w:r>
          </w:p>
        </w:tc>
        <w:tc>
          <w:tcPr>
            <w:tcW w:w="1914" w:type="dxa"/>
          </w:tcPr>
          <w:p w:rsidR="00861599" w:rsidRDefault="00861599" w:rsidP="00336CD2">
            <w:r>
              <w:t>280° 59' 25''</w:t>
            </w:r>
          </w:p>
        </w:tc>
        <w:tc>
          <w:tcPr>
            <w:tcW w:w="1914" w:type="dxa"/>
          </w:tcPr>
          <w:p w:rsidR="00861599" w:rsidRDefault="00861599" w:rsidP="00336CD2">
            <w:r>
              <w:t>29</w:t>
            </w:r>
          </w:p>
        </w:tc>
        <w:tc>
          <w:tcPr>
            <w:tcW w:w="1914" w:type="dxa"/>
          </w:tcPr>
          <w:p w:rsidR="00861599" w:rsidRDefault="00861599" w:rsidP="00336CD2">
            <w:r>
              <w:t>417864.44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1535142.15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5</w:t>
            </w:r>
          </w:p>
        </w:tc>
        <w:tc>
          <w:tcPr>
            <w:tcW w:w="1914" w:type="dxa"/>
          </w:tcPr>
          <w:p w:rsidR="00861599" w:rsidRDefault="00861599" w:rsidP="00336CD2">
            <w:r>
              <w:t>232° 47' 6''</w:t>
            </w:r>
          </w:p>
        </w:tc>
        <w:tc>
          <w:tcPr>
            <w:tcW w:w="1914" w:type="dxa"/>
          </w:tcPr>
          <w:p w:rsidR="00861599" w:rsidRDefault="00861599" w:rsidP="00336CD2">
            <w:r>
              <w:t>22.41</w:t>
            </w:r>
          </w:p>
        </w:tc>
        <w:tc>
          <w:tcPr>
            <w:tcW w:w="1914" w:type="dxa"/>
          </w:tcPr>
          <w:p w:rsidR="00861599" w:rsidRDefault="00861599" w:rsidP="00336CD2">
            <w:r>
              <w:t>417869.97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1535113.68</w:t>
            </w:r>
          </w:p>
        </w:tc>
      </w:tr>
    </w:tbl>
    <w:p w:rsidR="00861599" w:rsidRDefault="00861599" w:rsidP="00861599"/>
    <w:p w:rsidR="00861599" w:rsidRDefault="00861599" w:rsidP="00861599">
      <w:r>
        <w:t>Образуемый земельный участок с условным номером 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861599" w:rsidTr="00336CD2"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Номер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proofErr w:type="spellStart"/>
            <w:r>
              <w:rPr>
                <w:b/>
              </w:rPr>
              <w:t>Дир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гол</w:t>
            </w:r>
            <w:proofErr w:type="spellEnd"/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Длина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15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1</w:t>
            </w:r>
          </w:p>
        </w:tc>
        <w:tc>
          <w:tcPr>
            <w:tcW w:w="1914" w:type="dxa"/>
          </w:tcPr>
          <w:p w:rsidR="00861599" w:rsidRDefault="00861599" w:rsidP="00336CD2">
            <w:r>
              <w:t>175° 56' 19''</w:t>
            </w:r>
          </w:p>
        </w:tc>
        <w:tc>
          <w:tcPr>
            <w:tcW w:w="1914" w:type="dxa"/>
          </w:tcPr>
          <w:p w:rsidR="00861599" w:rsidRDefault="00861599" w:rsidP="00336CD2">
            <w:r>
              <w:t>5.93</w:t>
            </w:r>
          </w:p>
        </w:tc>
        <w:tc>
          <w:tcPr>
            <w:tcW w:w="1914" w:type="dxa"/>
          </w:tcPr>
          <w:p w:rsidR="00861599" w:rsidRDefault="00861599" w:rsidP="00336CD2">
            <w:r>
              <w:t>417831.94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1535063.61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2</w:t>
            </w:r>
          </w:p>
        </w:tc>
        <w:tc>
          <w:tcPr>
            <w:tcW w:w="1914" w:type="dxa"/>
          </w:tcPr>
          <w:p w:rsidR="00861599" w:rsidRDefault="00861599" w:rsidP="00336CD2">
            <w:r>
              <w:t>101° 22' 33''</w:t>
            </w:r>
          </w:p>
        </w:tc>
        <w:tc>
          <w:tcPr>
            <w:tcW w:w="1914" w:type="dxa"/>
          </w:tcPr>
          <w:p w:rsidR="00861599" w:rsidRDefault="00861599" w:rsidP="00336CD2">
            <w:r>
              <w:t>39.16</w:t>
            </w:r>
          </w:p>
        </w:tc>
        <w:tc>
          <w:tcPr>
            <w:tcW w:w="1914" w:type="dxa"/>
          </w:tcPr>
          <w:p w:rsidR="00861599" w:rsidRDefault="00861599" w:rsidP="00336CD2">
            <w:r>
              <w:t>417826.03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1535064.02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3</w:t>
            </w:r>
          </w:p>
        </w:tc>
        <w:tc>
          <w:tcPr>
            <w:tcW w:w="1914" w:type="dxa"/>
          </w:tcPr>
          <w:p w:rsidR="00861599" w:rsidRDefault="00861599" w:rsidP="00336CD2">
            <w:r>
              <w:t>11° 22' 32''</w:t>
            </w:r>
          </w:p>
        </w:tc>
        <w:tc>
          <w:tcPr>
            <w:tcW w:w="1914" w:type="dxa"/>
          </w:tcPr>
          <w:p w:rsidR="00861599" w:rsidRDefault="00861599" w:rsidP="00336CD2">
            <w:r>
              <w:t>25</w:t>
            </w:r>
          </w:p>
        </w:tc>
        <w:tc>
          <w:tcPr>
            <w:tcW w:w="1914" w:type="dxa"/>
          </w:tcPr>
          <w:p w:rsidR="00861599" w:rsidRDefault="00861599" w:rsidP="00336CD2">
            <w:r>
              <w:t>417818.3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1535102.41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4</w:t>
            </w:r>
          </w:p>
        </w:tc>
        <w:tc>
          <w:tcPr>
            <w:tcW w:w="1914" w:type="dxa"/>
          </w:tcPr>
          <w:p w:rsidR="00861599" w:rsidRDefault="00861599" w:rsidP="00336CD2">
            <w:r>
              <w:t>319° 47' 3''</w:t>
            </w:r>
          </w:p>
        </w:tc>
        <w:tc>
          <w:tcPr>
            <w:tcW w:w="1914" w:type="dxa"/>
          </w:tcPr>
          <w:p w:rsidR="00861599" w:rsidRDefault="00861599" w:rsidP="00336CD2">
            <w:r>
              <w:t>17.82</w:t>
            </w:r>
          </w:p>
        </w:tc>
        <w:tc>
          <w:tcPr>
            <w:tcW w:w="1914" w:type="dxa"/>
          </w:tcPr>
          <w:p w:rsidR="00861599" w:rsidRDefault="00861599" w:rsidP="00336CD2">
            <w:r>
              <w:t>417842.81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1535107.34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5</w:t>
            </w:r>
          </w:p>
        </w:tc>
        <w:tc>
          <w:tcPr>
            <w:tcW w:w="1914" w:type="dxa"/>
          </w:tcPr>
          <w:p w:rsidR="00861599" w:rsidRDefault="00861599" w:rsidP="00336CD2">
            <w:r>
              <w:t>232° 47' 5''</w:t>
            </w:r>
          </w:p>
        </w:tc>
        <w:tc>
          <w:tcPr>
            <w:tcW w:w="1914" w:type="dxa"/>
          </w:tcPr>
          <w:p w:rsidR="00861599" w:rsidRDefault="00861599" w:rsidP="00336CD2">
            <w:r>
              <w:t>40.47</w:t>
            </w:r>
          </w:p>
        </w:tc>
        <w:tc>
          <w:tcPr>
            <w:tcW w:w="1914" w:type="dxa"/>
          </w:tcPr>
          <w:p w:rsidR="00861599" w:rsidRDefault="00861599" w:rsidP="00336CD2">
            <w:r>
              <w:t>417856.42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1535095.84</w:t>
            </w:r>
          </w:p>
        </w:tc>
      </w:tr>
    </w:tbl>
    <w:p w:rsidR="00861599" w:rsidRDefault="00861599" w:rsidP="00861599"/>
    <w:p w:rsidR="00861599" w:rsidRDefault="00861599" w:rsidP="00861599">
      <w:r>
        <w:t>Образуемый земельный участок с условным номером 14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861599" w:rsidTr="00336CD2"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Номер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proofErr w:type="spellStart"/>
            <w:r>
              <w:rPr>
                <w:b/>
              </w:rPr>
              <w:t>Дир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гол</w:t>
            </w:r>
            <w:proofErr w:type="spellEnd"/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Длина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15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1</w:t>
            </w:r>
          </w:p>
        </w:tc>
        <w:tc>
          <w:tcPr>
            <w:tcW w:w="1914" w:type="dxa"/>
          </w:tcPr>
          <w:p w:rsidR="00861599" w:rsidRDefault="00861599" w:rsidP="00336CD2">
            <w:r>
              <w:t>11° 22' 26''</w:t>
            </w:r>
          </w:p>
        </w:tc>
        <w:tc>
          <w:tcPr>
            <w:tcW w:w="1914" w:type="dxa"/>
          </w:tcPr>
          <w:p w:rsidR="00861599" w:rsidRDefault="00861599" w:rsidP="00336CD2">
            <w:r>
              <w:t>25</w:t>
            </w:r>
          </w:p>
        </w:tc>
        <w:tc>
          <w:tcPr>
            <w:tcW w:w="1914" w:type="dxa"/>
          </w:tcPr>
          <w:p w:rsidR="00861599" w:rsidRDefault="00861599" w:rsidP="00336CD2">
            <w:r>
              <w:t>417810.81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1535139.67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2</w:t>
            </w:r>
          </w:p>
        </w:tc>
        <w:tc>
          <w:tcPr>
            <w:tcW w:w="1914" w:type="dxa"/>
          </w:tcPr>
          <w:p w:rsidR="00861599" w:rsidRDefault="00861599" w:rsidP="00336CD2">
            <w:r>
              <w:t>281° 22' 24''</w:t>
            </w:r>
          </w:p>
        </w:tc>
        <w:tc>
          <w:tcPr>
            <w:tcW w:w="1914" w:type="dxa"/>
          </w:tcPr>
          <w:p w:rsidR="00861599" w:rsidRDefault="00861599" w:rsidP="00336CD2">
            <w:r>
              <w:t>8.14</w:t>
            </w:r>
          </w:p>
        </w:tc>
        <w:tc>
          <w:tcPr>
            <w:tcW w:w="1914" w:type="dxa"/>
          </w:tcPr>
          <w:p w:rsidR="00861599" w:rsidRDefault="00861599" w:rsidP="00336CD2">
            <w:r>
              <w:t>417835.32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1535144.6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3</w:t>
            </w:r>
          </w:p>
        </w:tc>
        <w:tc>
          <w:tcPr>
            <w:tcW w:w="1914" w:type="dxa"/>
          </w:tcPr>
          <w:p w:rsidR="00861599" w:rsidRDefault="00861599" w:rsidP="00336CD2">
            <w:r>
              <w:t>281° 22' 23''</w:t>
            </w:r>
          </w:p>
        </w:tc>
        <w:tc>
          <w:tcPr>
            <w:tcW w:w="1914" w:type="dxa"/>
          </w:tcPr>
          <w:p w:rsidR="00861599" w:rsidRDefault="00861599" w:rsidP="00336CD2">
            <w:r>
              <w:t>29.86</w:t>
            </w:r>
          </w:p>
        </w:tc>
        <w:tc>
          <w:tcPr>
            <w:tcW w:w="1914" w:type="dxa"/>
          </w:tcPr>
          <w:p w:rsidR="00861599" w:rsidRDefault="00861599" w:rsidP="00336CD2">
            <w:r>
              <w:t>417836.92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1535136.62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4</w:t>
            </w:r>
          </w:p>
        </w:tc>
        <w:tc>
          <w:tcPr>
            <w:tcW w:w="1914" w:type="dxa"/>
          </w:tcPr>
          <w:p w:rsidR="00861599" w:rsidRDefault="00861599" w:rsidP="00336CD2">
            <w:r>
              <w:t>191° 22' 33''</w:t>
            </w:r>
          </w:p>
        </w:tc>
        <w:tc>
          <w:tcPr>
            <w:tcW w:w="1914" w:type="dxa"/>
          </w:tcPr>
          <w:p w:rsidR="00861599" w:rsidRDefault="00861599" w:rsidP="00336CD2">
            <w:r>
              <w:t>25</w:t>
            </w:r>
          </w:p>
        </w:tc>
        <w:tc>
          <w:tcPr>
            <w:tcW w:w="1914" w:type="dxa"/>
          </w:tcPr>
          <w:p w:rsidR="00861599" w:rsidRDefault="00861599" w:rsidP="00336CD2">
            <w:r>
              <w:t>417842.81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1535107.34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5</w:t>
            </w:r>
          </w:p>
        </w:tc>
        <w:tc>
          <w:tcPr>
            <w:tcW w:w="1914" w:type="dxa"/>
          </w:tcPr>
          <w:p w:rsidR="00861599" w:rsidRDefault="00861599" w:rsidP="00336CD2">
            <w:r>
              <w:t>101° 22' 33''</w:t>
            </w:r>
          </w:p>
        </w:tc>
        <w:tc>
          <w:tcPr>
            <w:tcW w:w="1914" w:type="dxa"/>
          </w:tcPr>
          <w:p w:rsidR="00861599" w:rsidRDefault="00861599" w:rsidP="00336CD2">
            <w:r>
              <w:t>38</w:t>
            </w:r>
          </w:p>
        </w:tc>
        <w:tc>
          <w:tcPr>
            <w:tcW w:w="1914" w:type="dxa"/>
          </w:tcPr>
          <w:p w:rsidR="00861599" w:rsidRDefault="00861599" w:rsidP="00336CD2">
            <w:r>
              <w:t>417818.3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1535102.41</w:t>
            </w:r>
          </w:p>
        </w:tc>
      </w:tr>
    </w:tbl>
    <w:p w:rsidR="00861599" w:rsidRDefault="00861599" w:rsidP="00861599"/>
    <w:p w:rsidR="00861599" w:rsidRDefault="00861599" w:rsidP="00861599">
      <w:r>
        <w:t>Образуемый земельный участок с условным номером 15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861599" w:rsidTr="00336CD2"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Номер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proofErr w:type="spellStart"/>
            <w:r>
              <w:rPr>
                <w:b/>
              </w:rPr>
              <w:t>Дир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гол</w:t>
            </w:r>
            <w:proofErr w:type="spellEnd"/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Длина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15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1</w:t>
            </w:r>
          </w:p>
        </w:tc>
        <w:tc>
          <w:tcPr>
            <w:tcW w:w="1914" w:type="dxa"/>
          </w:tcPr>
          <w:p w:rsidR="00861599" w:rsidRDefault="00861599" w:rsidP="00336CD2">
            <w:r>
              <w:t>234° 12' 55''</w:t>
            </w:r>
          </w:p>
        </w:tc>
        <w:tc>
          <w:tcPr>
            <w:tcW w:w="1914" w:type="dxa"/>
          </w:tcPr>
          <w:p w:rsidR="00861599" w:rsidRDefault="00861599" w:rsidP="00336CD2">
            <w:r>
              <w:t>35.89</w:t>
            </w:r>
          </w:p>
        </w:tc>
        <w:tc>
          <w:tcPr>
            <w:tcW w:w="1914" w:type="dxa"/>
          </w:tcPr>
          <w:p w:rsidR="00861599" w:rsidRDefault="00861599" w:rsidP="00336CD2">
            <w:r>
              <w:t>417951.37</w:t>
            </w:r>
          </w:p>
        </w:tc>
        <w:tc>
          <w:tcPr>
            <w:tcW w:w="1915" w:type="dxa"/>
          </w:tcPr>
          <w:p w:rsidR="00861599" w:rsidRDefault="00861599" w:rsidP="00336CD2">
            <w:r>
              <w:t>1535290.89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2</w:t>
            </w:r>
          </w:p>
        </w:tc>
        <w:tc>
          <w:tcPr>
            <w:tcW w:w="1914" w:type="dxa"/>
          </w:tcPr>
          <w:p w:rsidR="00861599" w:rsidRDefault="00861599" w:rsidP="00336CD2">
            <w:r>
              <w:t>321° 34' 47''</w:t>
            </w:r>
          </w:p>
        </w:tc>
        <w:tc>
          <w:tcPr>
            <w:tcW w:w="1914" w:type="dxa"/>
          </w:tcPr>
          <w:p w:rsidR="00861599" w:rsidRDefault="00861599" w:rsidP="00336CD2">
            <w:r>
              <w:t>35.48</w:t>
            </w:r>
          </w:p>
        </w:tc>
        <w:tc>
          <w:tcPr>
            <w:tcW w:w="1914" w:type="dxa"/>
          </w:tcPr>
          <w:p w:rsidR="00861599" w:rsidRDefault="00861599" w:rsidP="00336CD2">
            <w:r>
              <w:t>417930.38</w:t>
            </w:r>
          </w:p>
        </w:tc>
        <w:tc>
          <w:tcPr>
            <w:tcW w:w="1915" w:type="dxa"/>
          </w:tcPr>
          <w:p w:rsidR="00861599" w:rsidRDefault="00861599" w:rsidP="00336CD2">
            <w:r>
              <w:t>1535261.77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3</w:t>
            </w:r>
          </w:p>
        </w:tc>
        <w:tc>
          <w:tcPr>
            <w:tcW w:w="1914" w:type="dxa"/>
          </w:tcPr>
          <w:p w:rsidR="00861599" w:rsidRDefault="00861599" w:rsidP="00336CD2">
            <w:r>
              <w:t>54° 13' 10''</w:t>
            </w:r>
          </w:p>
        </w:tc>
        <w:tc>
          <w:tcPr>
            <w:tcW w:w="1914" w:type="dxa"/>
          </w:tcPr>
          <w:p w:rsidR="00861599" w:rsidRDefault="00861599" w:rsidP="00336CD2">
            <w:r>
              <w:t>16.53</w:t>
            </w:r>
          </w:p>
        </w:tc>
        <w:tc>
          <w:tcPr>
            <w:tcW w:w="1914" w:type="dxa"/>
          </w:tcPr>
          <w:p w:rsidR="00861599" w:rsidRDefault="00861599" w:rsidP="00336CD2">
            <w:r>
              <w:t>417958.18</w:t>
            </w:r>
          </w:p>
        </w:tc>
        <w:tc>
          <w:tcPr>
            <w:tcW w:w="1915" w:type="dxa"/>
          </w:tcPr>
          <w:p w:rsidR="00861599" w:rsidRDefault="00861599" w:rsidP="00336CD2">
            <w:r>
              <w:t>1535239.72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4</w:t>
            </w:r>
          </w:p>
        </w:tc>
        <w:tc>
          <w:tcPr>
            <w:tcW w:w="1914" w:type="dxa"/>
          </w:tcPr>
          <w:p w:rsidR="00861599" w:rsidRDefault="00861599" w:rsidP="00336CD2">
            <w:r>
              <w:t>54° 13' 7''</w:t>
            </w:r>
          </w:p>
        </w:tc>
        <w:tc>
          <w:tcPr>
            <w:tcW w:w="1914" w:type="dxa"/>
          </w:tcPr>
          <w:p w:rsidR="00861599" w:rsidRDefault="00861599" w:rsidP="00336CD2">
            <w:r>
              <w:t>21</w:t>
            </w:r>
          </w:p>
        </w:tc>
        <w:tc>
          <w:tcPr>
            <w:tcW w:w="1914" w:type="dxa"/>
          </w:tcPr>
          <w:p w:rsidR="00861599" w:rsidRDefault="00861599" w:rsidP="00336CD2">
            <w:r>
              <w:t>417967.84</w:t>
            </w:r>
          </w:p>
        </w:tc>
        <w:tc>
          <w:tcPr>
            <w:tcW w:w="1915" w:type="dxa"/>
          </w:tcPr>
          <w:p w:rsidR="00861599" w:rsidRDefault="00861599" w:rsidP="00336CD2">
            <w:r>
              <w:t>1535253.13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5</w:t>
            </w:r>
          </w:p>
        </w:tc>
        <w:tc>
          <w:tcPr>
            <w:tcW w:w="1914" w:type="dxa"/>
          </w:tcPr>
          <w:p w:rsidR="00861599" w:rsidRDefault="00861599" w:rsidP="00336CD2">
            <w:r>
              <w:t>144° 13' 9''</w:t>
            </w:r>
          </w:p>
        </w:tc>
        <w:tc>
          <w:tcPr>
            <w:tcW w:w="1914" w:type="dxa"/>
          </w:tcPr>
          <w:p w:rsidR="00861599" w:rsidRDefault="00861599" w:rsidP="00336CD2">
            <w:r>
              <w:t>35.44</w:t>
            </w:r>
          </w:p>
        </w:tc>
        <w:tc>
          <w:tcPr>
            <w:tcW w:w="1914" w:type="dxa"/>
          </w:tcPr>
          <w:p w:rsidR="00861599" w:rsidRDefault="00861599" w:rsidP="00336CD2">
            <w:r>
              <w:t>417980.12</w:t>
            </w:r>
          </w:p>
        </w:tc>
        <w:tc>
          <w:tcPr>
            <w:tcW w:w="1915" w:type="dxa"/>
          </w:tcPr>
          <w:p w:rsidR="00861599" w:rsidRDefault="00861599" w:rsidP="00336CD2">
            <w:r>
              <w:t>1535270.16</w:t>
            </w:r>
          </w:p>
        </w:tc>
      </w:tr>
    </w:tbl>
    <w:p w:rsidR="00861599" w:rsidRDefault="00861599" w:rsidP="00861599"/>
    <w:p w:rsidR="00861599" w:rsidRDefault="00861599" w:rsidP="00861599">
      <w:r>
        <w:t>Образуемый земельный участок с условным номером 16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AB6AA6" w:rsidTr="00B81F08">
        <w:tc>
          <w:tcPr>
            <w:tcW w:w="1914" w:type="dxa"/>
          </w:tcPr>
          <w:p w:rsidR="00AB6AA6" w:rsidRPr="00D55BEE" w:rsidRDefault="00AB6AA6" w:rsidP="00B81F08">
            <w:pPr>
              <w:rPr>
                <w:b/>
              </w:rPr>
            </w:pPr>
            <w:r>
              <w:rPr>
                <w:b/>
              </w:rPr>
              <w:t>Номер</w:t>
            </w:r>
          </w:p>
        </w:tc>
        <w:tc>
          <w:tcPr>
            <w:tcW w:w="1914" w:type="dxa"/>
          </w:tcPr>
          <w:p w:rsidR="00AB6AA6" w:rsidRPr="00D55BEE" w:rsidRDefault="00AB6AA6" w:rsidP="00B81F08">
            <w:pPr>
              <w:rPr>
                <w:b/>
              </w:rPr>
            </w:pPr>
            <w:proofErr w:type="spellStart"/>
            <w:r>
              <w:rPr>
                <w:b/>
              </w:rPr>
              <w:t>Дир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гол</w:t>
            </w:r>
            <w:proofErr w:type="spellEnd"/>
          </w:p>
        </w:tc>
        <w:tc>
          <w:tcPr>
            <w:tcW w:w="1914" w:type="dxa"/>
          </w:tcPr>
          <w:p w:rsidR="00AB6AA6" w:rsidRPr="00D55BEE" w:rsidRDefault="00AB6AA6" w:rsidP="00B81F08">
            <w:pPr>
              <w:rPr>
                <w:b/>
              </w:rPr>
            </w:pPr>
            <w:r>
              <w:rPr>
                <w:b/>
              </w:rPr>
              <w:t>Длина</w:t>
            </w:r>
          </w:p>
        </w:tc>
        <w:tc>
          <w:tcPr>
            <w:tcW w:w="1914" w:type="dxa"/>
          </w:tcPr>
          <w:p w:rsidR="00AB6AA6" w:rsidRPr="00D55BEE" w:rsidRDefault="00AB6AA6" w:rsidP="00B81F08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15" w:type="dxa"/>
          </w:tcPr>
          <w:p w:rsidR="00AB6AA6" w:rsidRPr="00D55BEE" w:rsidRDefault="00AB6AA6" w:rsidP="00B81F08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</w:t>
            </w:r>
          </w:p>
        </w:tc>
        <w:tc>
          <w:tcPr>
            <w:tcW w:w="1914" w:type="dxa"/>
          </w:tcPr>
          <w:p w:rsidR="00AB6AA6" w:rsidRDefault="00AB6AA6" w:rsidP="00B81F08">
            <w:r>
              <w:t>232° 43' 41''</w:t>
            </w:r>
          </w:p>
        </w:tc>
        <w:tc>
          <w:tcPr>
            <w:tcW w:w="1914" w:type="dxa"/>
          </w:tcPr>
          <w:p w:rsidR="00AB6AA6" w:rsidRDefault="00AB6AA6" w:rsidP="00B81F08">
            <w:r>
              <w:t>22.58</w:t>
            </w:r>
          </w:p>
        </w:tc>
        <w:tc>
          <w:tcPr>
            <w:tcW w:w="1914" w:type="dxa"/>
          </w:tcPr>
          <w:p w:rsidR="00AB6AA6" w:rsidRDefault="00AB6AA6" w:rsidP="00B81F08">
            <w:r>
              <w:t>417956.2</w:t>
            </w:r>
          </w:p>
        </w:tc>
        <w:tc>
          <w:tcPr>
            <w:tcW w:w="1915" w:type="dxa"/>
          </w:tcPr>
          <w:p w:rsidR="00AB6AA6" w:rsidRDefault="00AB6AA6" w:rsidP="00B81F08">
            <w:r>
              <w:t>1535313.03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</w:t>
            </w:r>
          </w:p>
        </w:tc>
        <w:tc>
          <w:tcPr>
            <w:tcW w:w="1914" w:type="dxa"/>
          </w:tcPr>
          <w:p w:rsidR="00AB6AA6" w:rsidRDefault="00AB6AA6" w:rsidP="00B81F08">
            <w:r>
              <w:t>235° 53' 53''</w:t>
            </w:r>
          </w:p>
        </w:tc>
        <w:tc>
          <w:tcPr>
            <w:tcW w:w="1914" w:type="dxa"/>
          </w:tcPr>
          <w:p w:rsidR="00AB6AA6" w:rsidRDefault="00AB6AA6" w:rsidP="00B81F08">
            <w:r>
              <w:t>14.66</w:t>
            </w:r>
          </w:p>
        </w:tc>
        <w:tc>
          <w:tcPr>
            <w:tcW w:w="1914" w:type="dxa"/>
          </w:tcPr>
          <w:p w:rsidR="00AB6AA6" w:rsidRDefault="00AB6AA6" w:rsidP="00B81F08">
            <w:r>
              <w:t>417942.53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1535295.06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3</w:t>
            </w:r>
          </w:p>
        </w:tc>
        <w:tc>
          <w:tcPr>
            <w:tcW w:w="1914" w:type="dxa"/>
          </w:tcPr>
          <w:p w:rsidR="00AB6AA6" w:rsidRDefault="00AB6AA6" w:rsidP="00B81F08">
            <w:r>
              <w:t>145° 13' 56''</w:t>
            </w:r>
          </w:p>
        </w:tc>
        <w:tc>
          <w:tcPr>
            <w:tcW w:w="1914" w:type="dxa"/>
          </w:tcPr>
          <w:p w:rsidR="00AB6AA6" w:rsidRDefault="00AB6AA6" w:rsidP="00B81F08">
            <w:r>
              <w:t>6.49</w:t>
            </w:r>
          </w:p>
        </w:tc>
        <w:tc>
          <w:tcPr>
            <w:tcW w:w="1914" w:type="dxa"/>
          </w:tcPr>
          <w:p w:rsidR="00AB6AA6" w:rsidRDefault="00AB6AA6" w:rsidP="00B81F08">
            <w:r>
              <w:t>417934.31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1535282.92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4</w:t>
            </w:r>
          </w:p>
        </w:tc>
        <w:tc>
          <w:tcPr>
            <w:tcW w:w="1914" w:type="dxa"/>
          </w:tcPr>
          <w:p w:rsidR="00AB6AA6" w:rsidRDefault="00AB6AA6" w:rsidP="00B81F08">
            <w:r>
              <w:t>149° 49' 35''</w:t>
            </w:r>
          </w:p>
        </w:tc>
        <w:tc>
          <w:tcPr>
            <w:tcW w:w="1914" w:type="dxa"/>
          </w:tcPr>
          <w:p w:rsidR="00AB6AA6" w:rsidRDefault="00AB6AA6" w:rsidP="00B81F08">
            <w:r>
              <w:t>0.99</w:t>
            </w:r>
          </w:p>
        </w:tc>
        <w:tc>
          <w:tcPr>
            <w:tcW w:w="1914" w:type="dxa"/>
          </w:tcPr>
          <w:p w:rsidR="00AB6AA6" w:rsidRDefault="00AB6AA6" w:rsidP="00B81F08">
            <w:r>
              <w:t>417928.98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1535286.62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5</w:t>
            </w:r>
          </w:p>
        </w:tc>
        <w:tc>
          <w:tcPr>
            <w:tcW w:w="1914" w:type="dxa"/>
          </w:tcPr>
          <w:p w:rsidR="00AB6AA6" w:rsidRDefault="00AB6AA6" w:rsidP="00B81F08">
            <w:r>
              <w:t>233° 57' 8''</w:t>
            </w:r>
          </w:p>
        </w:tc>
        <w:tc>
          <w:tcPr>
            <w:tcW w:w="1914" w:type="dxa"/>
          </w:tcPr>
          <w:p w:rsidR="00AB6AA6" w:rsidRDefault="00AB6AA6" w:rsidP="00B81F08">
            <w:r>
              <w:t>49.35</w:t>
            </w:r>
          </w:p>
        </w:tc>
        <w:tc>
          <w:tcPr>
            <w:tcW w:w="1914" w:type="dxa"/>
          </w:tcPr>
          <w:p w:rsidR="00AB6AA6" w:rsidRDefault="00AB6AA6" w:rsidP="00B81F08">
            <w:r>
              <w:t>417928.12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1535287.12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6</w:t>
            </w:r>
          </w:p>
        </w:tc>
        <w:tc>
          <w:tcPr>
            <w:tcW w:w="1914" w:type="dxa"/>
          </w:tcPr>
          <w:p w:rsidR="00AB6AA6" w:rsidRDefault="00AB6AA6" w:rsidP="00B81F08">
            <w:r>
              <w:t>235° 25' 9''</w:t>
            </w:r>
          </w:p>
        </w:tc>
        <w:tc>
          <w:tcPr>
            <w:tcW w:w="1914" w:type="dxa"/>
          </w:tcPr>
          <w:p w:rsidR="00AB6AA6" w:rsidRDefault="00AB6AA6" w:rsidP="00B81F08">
            <w:r>
              <w:t>28.54</w:t>
            </w:r>
          </w:p>
        </w:tc>
        <w:tc>
          <w:tcPr>
            <w:tcW w:w="1914" w:type="dxa"/>
          </w:tcPr>
          <w:p w:rsidR="00AB6AA6" w:rsidRDefault="00AB6AA6" w:rsidP="00B81F08">
            <w:r>
              <w:t>417899.08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1535247.22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7</w:t>
            </w:r>
          </w:p>
        </w:tc>
        <w:tc>
          <w:tcPr>
            <w:tcW w:w="1914" w:type="dxa"/>
          </w:tcPr>
          <w:p w:rsidR="00AB6AA6" w:rsidRDefault="00AB6AA6" w:rsidP="00B81F08">
            <w:r>
              <w:t>236° 35' 46''</w:t>
            </w:r>
          </w:p>
        </w:tc>
        <w:tc>
          <w:tcPr>
            <w:tcW w:w="1914" w:type="dxa"/>
          </w:tcPr>
          <w:p w:rsidR="00AB6AA6" w:rsidRDefault="00AB6AA6" w:rsidP="00B81F08">
            <w:r>
              <w:t>29.44</w:t>
            </w:r>
          </w:p>
        </w:tc>
        <w:tc>
          <w:tcPr>
            <w:tcW w:w="1914" w:type="dxa"/>
          </w:tcPr>
          <w:p w:rsidR="00AB6AA6" w:rsidRDefault="00AB6AA6" w:rsidP="00B81F08">
            <w:r>
              <w:t>417882.88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1535223.72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8</w:t>
            </w:r>
          </w:p>
        </w:tc>
        <w:tc>
          <w:tcPr>
            <w:tcW w:w="1914" w:type="dxa"/>
          </w:tcPr>
          <w:p w:rsidR="00AB6AA6" w:rsidRDefault="00AB6AA6" w:rsidP="00B81F08">
            <w:r>
              <w:t>236° 31' 28''</w:t>
            </w:r>
          </w:p>
        </w:tc>
        <w:tc>
          <w:tcPr>
            <w:tcW w:w="1914" w:type="dxa"/>
          </w:tcPr>
          <w:p w:rsidR="00AB6AA6" w:rsidRDefault="00AB6AA6" w:rsidP="00B81F08">
            <w:r>
              <w:t>18.51</w:t>
            </w:r>
          </w:p>
        </w:tc>
        <w:tc>
          <w:tcPr>
            <w:tcW w:w="1914" w:type="dxa"/>
          </w:tcPr>
          <w:p w:rsidR="00AB6AA6" w:rsidRDefault="00AB6AA6" w:rsidP="00B81F08">
            <w:r>
              <w:t>417866.67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1535199.14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9</w:t>
            </w:r>
          </w:p>
        </w:tc>
        <w:tc>
          <w:tcPr>
            <w:tcW w:w="1914" w:type="dxa"/>
          </w:tcPr>
          <w:p w:rsidR="00AB6AA6" w:rsidRDefault="00AB6AA6" w:rsidP="00B81F08">
            <w:r>
              <w:t>160° 56' 14''</w:t>
            </w:r>
          </w:p>
        </w:tc>
        <w:tc>
          <w:tcPr>
            <w:tcW w:w="1914" w:type="dxa"/>
          </w:tcPr>
          <w:p w:rsidR="00AB6AA6" w:rsidRDefault="00AB6AA6" w:rsidP="00B81F08">
            <w:r>
              <w:t>34.05</w:t>
            </w:r>
          </w:p>
        </w:tc>
        <w:tc>
          <w:tcPr>
            <w:tcW w:w="1914" w:type="dxa"/>
          </w:tcPr>
          <w:p w:rsidR="00AB6AA6" w:rsidRDefault="00AB6AA6" w:rsidP="00B81F08">
            <w:r>
              <w:t>417856.46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1535183.7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10</w:t>
            </w:r>
          </w:p>
        </w:tc>
        <w:tc>
          <w:tcPr>
            <w:tcW w:w="1914" w:type="dxa"/>
          </w:tcPr>
          <w:p w:rsidR="00AB6AA6" w:rsidRDefault="00AB6AA6" w:rsidP="00B81F08">
            <w:r>
              <w:t>64° 44' 33''</w:t>
            </w:r>
          </w:p>
        </w:tc>
        <w:tc>
          <w:tcPr>
            <w:tcW w:w="1914" w:type="dxa"/>
          </w:tcPr>
          <w:p w:rsidR="00AB6AA6" w:rsidRDefault="00AB6AA6" w:rsidP="00B81F08">
            <w:r>
              <w:t>13.52</w:t>
            </w:r>
          </w:p>
        </w:tc>
        <w:tc>
          <w:tcPr>
            <w:tcW w:w="1914" w:type="dxa"/>
          </w:tcPr>
          <w:p w:rsidR="00AB6AA6" w:rsidRDefault="00AB6AA6" w:rsidP="00B81F08">
            <w:r>
              <w:t>417824.28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1535194.82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11</w:t>
            </w:r>
          </w:p>
        </w:tc>
        <w:tc>
          <w:tcPr>
            <w:tcW w:w="1914" w:type="dxa"/>
          </w:tcPr>
          <w:p w:rsidR="00AB6AA6" w:rsidRDefault="00AB6AA6" w:rsidP="00B81F08">
            <w:r>
              <w:t>148° 25' 39''</w:t>
            </w:r>
          </w:p>
        </w:tc>
        <w:tc>
          <w:tcPr>
            <w:tcW w:w="1914" w:type="dxa"/>
          </w:tcPr>
          <w:p w:rsidR="00AB6AA6" w:rsidRDefault="00AB6AA6" w:rsidP="00B81F08">
            <w:r>
              <w:t>51.89</w:t>
            </w:r>
          </w:p>
        </w:tc>
        <w:tc>
          <w:tcPr>
            <w:tcW w:w="1914" w:type="dxa"/>
          </w:tcPr>
          <w:p w:rsidR="00AB6AA6" w:rsidRDefault="00AB6AA6" w:rsidP="00B81F08">
            <w:r>
              <w:t>417830.05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1535207.05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12</w:t>
            </w:r>
          </w:p>
        </w:tc>
        <w:tc>
          <w:tcPr>
            <w:tcW w:w="1914" w:type="dxa"/>
          </w:tcPr>
          <w:p w:rsidR="00AB6AA6" w:rsidRDefault="00AB6AA6" w:rsidP="00B81F08">
            <w:r>
              <w:t>244° 29' 28''</w:t>
            </w:r>
          </w:p>
        </w:tc>
        <w:tc>
          <w:tcPr>
            <w:tcW w:w="1914" w:type="dxa"/>
          </w:tcPr>
          <w:p w:rsidR="00AB6AA6" w:rsidRDefault="00AB6AA6" w:rsidP="00B81F08">
            <w:r>
              <w:t>9.3</w:t>
            </w:r>
          </w:p>
        </w:tc>
        <w:tc>
          <w:tcPr>
            <w:tcW w:w="1914" w:type="dxa"/>
          </w:tcPr>
          <w:p w:rsidR="00AB6AA6" w:rsidRDefault="00AB6AA6" w:rsidP="00B81F08">
            <w:r>
              <w:t>417785.84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1535234.22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13</w:t>
            </w:r>
          </w:p>
        </w:tc>
        <w:tc>
          <w:tcPr>
            <w:tcW w:w="1914" w:type="dxa"/>
          </w:tcPr>
          <w:p w:rsidR="00AB6AA6" w:rsidRDefault="00AB6AA6" w:rsidP="00B81F08">
            <w:r>
              <w:t>244° 29' 29''</w:t>
            </w:r>
          </w:p>
        </w:tc>
        <w:tc>
          <w:tcPr>
            <w:tcW w:w="1914" w:type="dxa"/>
          </w:tcPr>
          <w:p w:rsidR="00AB6AA6" w:rsidRDefault="00AB6AA6" w:rsidP="00B81F08">
            <w:r>
              <w:t>12.08</w:t>
            </w:r>
          </w:p>
        </w:tc>
        <w:tc>
          <w:tcPr>
            <w:tcW w:w="1914" w:type="dxa"/>
          </w:tcPr>
          <w:p w:rsidR="00AB6AA6" w:rsidRDefault="00AB6AA6" w:rsidP="00B81F08">
            <w:r>
              <w:t>417781.83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1535225.82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14</w:t>
            </w:r>
          </w:p>
        </w:tc>
        <w:tc>
          <w:tcPr>
            <w:tcW w:w="1914" w:type="dxa"/>
          </w:tcPr>
          <w:p w:rsidR="00AB6AA6" w:rsidRDefault="00AB6AA6" w:rsidP="00B81F08">
            <w:r>
              <w:t>281° 11' 33''</w:t>
            </w:r>
          </w:p>
        </w:tc>
        <w:tc>
          <w:tcPr>
            <w:tcW w:w="1914" w:type="dxa"/>
          </w:tcPr>
          <w:p w:rsidR="00AB6AA6" w:rsidRDefault="00AB6AA6" w:rsidP="00B81F08">
            <w:r>
              <w:t>264.86</w:t>
            </w:r>
          </w:p>
        </w:tc>
        <w:tc>
          <w:tcPr>
            <w:tcW w:w="1914" w:type="dxa"/>
          </w:tcPr>
          <w:p w:rsidR="00AB6AA6" w:rsidRDefault="00AB6AA6" w:rsidP="00B81F08">
            <w:r>
              <w:t>417776.63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1535214.92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15</w:t>
            </w:r>
          </w:p>
        </w:tc>
        <w:tc>
          <w:tcPr>
            <w:tcW w:w="1914" w:type="dxa"/>
          </w:tcPr>
          <w:p w:rsidR="00AB6AA6" w:rsidRDefault="00AB6AA6" w:rsidP="00B81F08">
            <w:r>
              <w:t>12° 42' 47''</w:t>
            </w:r>
          </w:p>
        </w:tc>
        <w:tc>
          <w:tcPr>
            <w:tcW w:w="1914" w:type="dxa"/>
          </w:tcPr>
          <w:p w:rsidR="00AB6AA6" w:rsidRDefault="00AB6AA6" w:rsidP="00B81F08">
            <w:r>
              <w:t>96.2</w:t>
            </w:r>
          </w:p>
        </w:tc>
        <w:tc>
          <w:tcPr>
            <w:tcW w:w="1914" w:type="dxa"/>
          </w:tcPr>
          <w:p w:rsidR="00AB6AA6" w:rsidRDefault="00AB6AA6" w:rsidP="00B81F08">
            <w:r>
              <w:t>417828.04</w:t>
            </w:r>
          </w:p>
        </w:tc>
        <w:tc>
          <w:tcPr>
            <w:tcW w:w="1915" w:type="dxa"/>
          </w:tcPr>
          <w:p w:rsidR="00AB6AA6" w:rsidRDefault="00AB6AA6" w:rsidP="00B81F08">
            <w:r>
              <w:t>1534955.1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16</w:t>
            </w:r>
          </w:p>
        </w:tc>
        <w:tc>
          <w:tcPr>
            <w:tcW w:w="1914" w:type="dxa"/>
          </w:tcPr>
          <w:p w:rsidR="00AB6AA6" w:rsidRDefault="00AB6AA6" w:rsidP="00B81F08">
            <w:r>
              <w:t>6° 41' 32''</w:t>
            </w:r>
          </w:p>
        </w:tc>
        <w:tc>
          <w:tcPr>
            <w:tcW w:w="1914" w:type="dxa"/>
          </w:tcPr>
          <w:p w:rsidR="00AB6AA6" w:rsidRDefault="00AB6AA6" w:rsidP="00B81F08">
            <w:r>
              <w:t>176.68</w:t>
            </w:r>
          </w:p>
        </w:tc>
        <w:tc>
          <w:tcPr>
            <w:tcW w:w="1914" w:type="dxa"/>
          </w:tcPr>
          <w:p w:rsidR="00AB6AA6" w:rsidRDefault="00AB6AA6" w:rsidP="00B81F08">
            <w:r>
              <w:t>417921.88</w:t>
            </w:r>
          </w:p>
        </w:tc>
        <w:tc>
          <w:tcPr>
            <w:tcW w:w="1915" w:type="dxa"/>
          </w:tcPr>
          <w:p w:rsidR="00AB6AA6" w:rsidRDefault="00AB6AA6" w:rsidP="00B81F08">
            <w:r>
              <w:t>1534976.27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17</w:t>
            </w:r>
          </w:p>
        </w:tc>
        <w:tc>
          <w:tcPr>
            <w:tcW w:w="1914" w:type="dxa"/>
          </w:tcPr>
          <w:p w:rsidR="00AB6AA6" w:rsidRDefault="00AB6AA6" w:rsidP="00B81F08">
            <w:r>
              <w:t>6° 18' 44''</w:t>
            </w:r>
          </w:p>
        </w:tc>
        <w:tc>
          <w:tcPr>
            <w:tcW w:w="1914" w:type="dxa"/>
          </w:tcPr>
          <w:p w:rsidR="00AB6AA6" w:rsidRDefault="00AB6AA6" w:rsidP="00B81F08">
            <w:r>
              <w:t>30.03</w:t>
            </w:r>
          </w:p>
        </w:tc>
        <w:tc>
          <w:tcPr>
            <w:tcW w:w="1914" w:type="dxa"/>
          </w:tcPr>
          <w:p w:rsidR="00AB6AA6" w:rsidRDefault="00AB6AA6" w:rsidP="00B81F08">
            <w:r>
              <w:t>418097.36</w:t>
            </w:r>
          </w:p>
        </w:tc>
        <w:tc>
          <w:tcPr>
            <w:tcW w:w="1915" w:type="dxa"/>
          </w:tcPr>
          <w:p w:rsidR="00AB6AA6" w:rsidRDefault="00AB6AA6" w:rsidP="00B81F08">
            <w:r>
              <w:t>1534996.86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18</w:t>
            </w:r>
          </w:p>
        </w:tc>
        <w:tc>
          <w:tcPr>
            <w:tcW w:w="1914" w:type="dxa"/>
          </w:tcPr>
          <w:p w:rsidR="00AB6AA6" w:rsidRDefault="00AB6AA6" w:rsidP="00B81F08">
            <w:r>
              <w:t>6° 19' 56''</w:t>
            </w:r>
          </w:p>
        </w:tc>
        <w:tc>
          <w:tcPr>
            <w:tcW w:w="1914" w:type="dxa"/>
          </w:tcPr>
          <w:p w:rsidR="00AB6AA6" w:rsidRDefault="00AB6AA6" w:rsidP="00B81F08">
            <w:r>
              <w:t>3.57</w:t>
            </w:r>
          </w:p>
        </w:tc>
        <w:tc>
          <w:tcPr>
            <w:tcW w:w="1914" w:type="dxa"/>
          </w:tcPr>
          <w:p w:rsidR="00AB6AA6" w:rsidRDefault="00AB6AA6" w:rsidP="00B81F08">
            <w:r>
              <w:t>418127.21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1535000.16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19</w:t>
            </w:r>
          </w:p>
        </w:tc>
        <w:tc>
          <w:tcPr>
            <w:tcW w:w="1914" w:type="dxa"/>
          </w:tcPr>
          <w:p w:rsidR="00AB6AA6" w:rsidRDefault="00AB6AA6" w:rsidP="00B81F08">
            <w:r>
              <w:t>69° 21' 21''</w:t>
            </w:r>
          </w:p>
        </w:tc>
        <w:tc>
          <w:tcPr>
            <w:tcW w:w="1914" w:type="dxa"/>
          </w:tcPr>
          <w:p w:rsidR="00AB6AA6" w:rsidRDefault="00AB6AA6" w:rsidP="00B81F08">
            <w:r>
              <w:t>18.39</w:t>
            </w:r>
          </w:p>
        </w:tc>
        <w:tc>
          <w:tcPr>
            <w:tcW w:w="1914" w:type="dxa"/>
          </w:tcPr>
          <w:p w:rsidR="00AB6AA6" w:rsidRDefault="00AB6AA6" w:rsidP="00B81F08">
            <w:r>
              <w:t>418130.76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1535000.56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20</w:t>
            </w:r>
          </w:p>
        </w:tc>
        <w:tc>
          <w:tcPr>
            <w:tcW w:w="1914" w:type="dxa"/>
          </w:tcPr>
          <w:p w:rsidR="00AB6AA6" w:rsidRDefault="00AB6AA6" w:rsidP="00B81F08">
            <w:r>
              <w:t>132° 4' 8''</w:t>
            </w:r>
          </w:p>
        </w:tc>
        <w:tc>
          <w:tcPr>
            <w:tcW w:w="1914" w:type="dxa"/>
          </w:tcPr>
          <w:p w:rsidR="00AB6AA6" w:rsidRDefault="00AB6AA6" w:rsidP="00B81F08">
            <w:r>
              <w:t>7.52</w:t>
            </w:r>
          </w:p>
        </w:tc>
        <w:tc>
          <w:tcPr>
            <w:tcW w:w="1914" w:type="dxa"/>
          </w:tcPr>
          <w:p w:rsidR="00AB6AA6" w:rsidRDefault="00AB6AA6" w:rsidP="00B81F08">
            <w:r>
              <w:t>418137.24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1535017.77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21</w:t>
            </w:r>
          </w:p>
        </w:tc>
        <w:tc>
          <w:tcPr>
            <w:tcW w:w="1914" w:type="dxa"/>
          </w:tcPr>
          <w:p w:rsidR="00AB6AA6" w:rsidRDefault="00AB6AA6" w:rsidP="00B81F08">
            <w:r>
              <w:t>58° 12' 59''</w:t>
            </w:r>
          </w:p>
        </w:tc>
        <w:tc>
          <w:tcPr>
            <w:tcW w:w="1914" w:type="dxa"/>
          </w:tcPr>
          <w:p w:rsidR="00AB6AA6" w:rsidRDefault="00AB6AA6" w:rsidP="00B81F08">
            <w:r>
              <w:t>17.26</w:t>
            </w:r>
          </w:p>
        </w:tc>
        <w:tc>
          <w:tcPr>
            <w:tcW w:w="1914" w:type="dxa"/>
          </w:tcPr>
          <w:p w:rsidR="00AB6AA6" w:rsidRDefault="00AB6AA6" w:rsidP="00B81F08">
            <w:r>
              <w:t>418132.2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1535023.35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22</w:t>
            </w:r>
          </w:p>
        </w:tc>
        <w:tc>
          <w:tcPr>
            <w:tcW w:w="1914" w:type="dxa"/>
          </w:tcPr>
          <w:p w:rsidR="00AB6AA6" w:rsidRDefault="00AB6AA6" w:rsidP="00B81F08">
            <w:r>
              <w:t>55° 28' 53''</w:t>
            </w:r>
          </w:p>
        </w:tc>
        <w:tc>
          <w:tcPr>
            <w:tcW w:w="1914" w:type="dxa"/>
          </w:tcPr>
          <w:p w:rsidR="00AB6AA6" w:rsidRDefault="00AB6AA6" w:rsidP="00B81F08">
            <w:r>
              <w:t>34.71</w:t>
            </w:r>
          </w:p>
        </w:tc>
        <w:tc>
          <w:tcPr>
            <w:tcW w:w="1914" w:type="dxa"/>
          </w:tcPr>
          <w:p w:rsidR="00AB6AA6" w:rsidRDefault="00AB6AA6" w:rsidP="00B81F08">
            <w:r>
              <w:t>418141.29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1535038.02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23</w:t>
            </w:r>
          </w:p>
        </w:tc>
        <w:tc>
          <w:tcPr>
            <w:tcW w:w="1914" w:type="dxa"/>
          </w:tcPr>
          <w:p w:rsidR="00AB6AA6" w:rsidRDefault="00AB6AA6" w:rsidP="00B81F08">
            <w:r>
              <w:t>145° 56' 46''</w:t>
            </w:r>
          </w:p>
        </w:tc>
        <w:tc>
          <w:tcPr>
            <w:tcW w:w="1914" w:type="dxa"/>
          </w:tcPr>
          <w:p w:rsidR="00AB6AA6" w:rsidRDefault="00AB6AA6" w:rsidP="00B81F08">
            <w:r>
              <w:t>9.61</w:t>
            </w:r>
          </w:p>
        </w:tc>
        <w:tc>
          <w:tcPr>
            <w:tcW w:w="1914" w:type="dxa"/>
          </w:tcPr>
          <w:p w:rsidR="00AB6AA6" w:rsidRDefault="00AB6AA6" w:rsidP="00B81F08">
            <w:r>
              <w:t>418160.96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1535066.62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24</w:t>
            </w:r>
          </w:p>
        </w:tc>
        <w:tc>
          <w:tcPr>
            <w:tcW w:w="1914" w:type="dxa"/>
          </w:tcPr>
          <w:p w:rsidR="00AB6AA6" w:rsidRDefault="00AB6AA6" w:rsidP="00B81F08">
            <w:r>
              <w:t>53° 57' 55''</w:t>
            </w:r>
          </w:p>
        </w:tc>
        <w:tc>
          <w:tcPr>
            <w:tcW w:w="1914" w:type="dxa"/>
          </w:tcPr>
          <w:p w:rsidR="00AB6AA6" w:rsidRDefault="00AB6AA6" w:rsidP="00B81F08">
            <w:r>
              <w:t>39.93</w:t>
            </w:r>
          </w:p>
        </w:tc>
        <w:tc>
          <w:tcPr>
            <w:tcW w:w="1914" w:type="dxa"/>
          </w:tcPr>
          <w:p w:rsidR="00AB6AA6" w:rsidRDefault="00AB6AA6" w:rsidP="00B81F08">
            <w:r>
              <w:t>418153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1535072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25</w:t>
            </w:r>
          </w:p>
        </w:tc>
        <w:tc>
          <w:tcPr>
            <w:tcW w:w="1914" w:type="dxa"/>
          </w:tcPr>
          <w:p w:rsidR="00AB6AA6" w:rsidRDefault="00AB6AA6" w:rsidP="00B81F08">
            <w:r>
              <w:t>320° 45' 11''</w:t>
            </w:r>
          </w:p>
        </w:tc>
        <w:tc>
          <w:tcPr>
            <w:tcW w:w="1914" w:type="dxa"/>
          </w:tcPr>
          <w:p w:rsidR="00AB6AA6" w:rsidRDefault="00AB6AA6" w:rsidP="00B81F08">
            <w:r>
              <w:t>8.54</w:t>
            </w:r>
          </w:p>
        </w:tc>
        <w:tc>
          <w:tcPr>
            <w:tcW w:w="1914" w:type="dxa"/>
          </w:tcPr>
          <w:p w:rsidR="00AB6AA6" w:rsidRDefault="00AB6AA6" w:rsidP="00B81F08">
            <w:r>
              <w:t>418176.49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1535104.29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26</w:t>
            </w:r>
          </w:p>
        </w:tc>
        <w:tc>
          <w:tcPr>
            <w:tcW w:w="1914" w:type="dxa"/>
          </w:tcPr>
          <w:p w:rsidR="00AB6AA6" w:rsidRDefault="00AB6AA6" w:rsidP="00B81F08">
            <w:r>
              <w:t>52° 37' 8''</w:t>
            </w:r>
          </w:p>
        </w:tc>
        <w:tc>
          <w:tcPr>
            <w:tcW w:w="1914" w:type="dxa"/>
          </w:tcPr>
          <w:p w:rsidR="00AB6AA6" w:rsidRDefault="00AB6AA6" w:rsidP="00B81F08">
            <w:r>
              <w:t>10.99</w:t>
            </w:r>
          </w:p>
        </w:tc>
        <w:tc>
          <w:tcPr>
            <w:tcW w:w="1914" w:type="dxa"/>
          </w:tcPr>
          <w:p w:rsidR="00AB6AA6" w:rsidRDefault="00AB6AA6" w:rsidP="00B81F08">
            <w:r>
              <w:t>418183.1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1535098.89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27</w:t>
            </w:r>
          </w:p>
        </w:tc>
        <w:tc>
          <w:tcPr>
            <w:tcW w:w="1914" w:type="dxa"/>
          </w:tcPr>
          <w:p w:rsidR="00AB6AA6" w:rsidRDefault="00AB6AA6" w:rsidP="00B81F08">
            <w:r>
              <w:t>138° 16' 27''</w:t>
            </w:r>
          </w:p>
        </w:tc>
        <w:tc>
          <w:tcPr>
            <w:tcW w:w="1914" w:type="dxa"/>
          </w:tcPr>
          <w:p w:rsidR="00AB6AA6" w:rsidRDefault="00AB6AA6" w:rsidP="00B81F08">
            <w:r>
              <w:t>9.78</w:t>
            </w:r>
          </w:p>
        </w:tc>
        <w:tc>
          <w:tcPr>
            <w:tcW w:w="1914" w:type="dxa"/>
          </w:tcPr>
          <w:p w:rsidR="00AB6AA6" w:rsidRDefault="00AB6AA6" w:rsidP="00B81F08">
            <w:r>
              <w:t>418189.77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1535107.62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28</w:t>
            </w:r>
          </w:p>
        </w:tc>
        <w:tc>
          <w:tcPr>
            <w:tcW w:w="1914" w:type="dxa"/>
          </w:tcPr>
          <w:p w:rsidR="00AB6AA6" w:rsidRDefault="00AB6AA6" w:rsidP="00B81F08">
            <w:r>
              <w:t>51° 25' 1''</w:t>
            </w:r>
          </w:p>
        </w:tc>
        <w:tc>
          <w:tcPr>
            <w:tcW w:w="1914" w:type="dxa"/>
          </w:tcPr>
          <w:p w:rsidR="00AB6AA6" w:rsidRDefault="00AB6AA6" w:rsidP="00B81F08">
            <w:r>
              <w:t>23.35</w:t>
            </w:r>
          </w:p>
        </w:tc>
        <w:tc>
          <w:tcPr>
            <w:tcW w:w="1914" w:type="dxa"/>
          </w:tcPr>
          <w:p w:rsidR="00AB6AA6" w:rsidRDefault="00AB6AA6" w:rsidP="00B81F08">
            <w:r>
              <w:t>418182.47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1535114.13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29</w:t>
            </w:r>
          </w:p>
        </w:tc>
        <w:tc>
          <w:tcPr>
            <w:tcW w:w="1914" w:type="dxa"/>
          </w:tcPr>
          <w:p w:rsidR="00AB6AA6" w:rsidRDefault="00AB6AA6" w:rsidP="00B81F08">
            <w:r>
              <w:t>54° 32' 21''</w:t>
            </w:r>
          </w:p>
        </w:tc>
        <w:tc>
          <w:tcPr>
            <w:tcW w:w="1914" w:type="dxa"/>
          </w:tcPr>
          <w:p w:rsidR="00AB6AA6" w:rsidRDefault="00AB6AA6" w:rsidP="00B81F08">
            <w:r>
              <w:t>28.63</w:t>
            </w:r>
          </w:p>
        </w:tc>
        <w:tc>
          <w:tcPr>
            <w:tcW w:w="1914" w:type="dxa"/>
          </w:tcPr>
          <w:p w:rsidR="00AB6AA6" w:rsidRDefault="00AB6AA6" w:rsidP="00B81F08">
            <w:r>
              <w:t>418197.03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1535132.38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30</w:t>
            </w:r>
          </w:p>
        </w:tc>
        <w:tc>
          <w:tcPr>
            <w:tcW w:w="1914" w:type="dxa"/>
          </w:tcPr>
          <w:p w:rsidR="00AB6AA6" w:rsidRDefault="00AB6AA6" w:rsidP="00B81F08">
            <w:r>
              <w:t>180° 49' 6''</w:t>
            </w:r>
          </w:p>
        </w:tc>
        <w:tc>
          <w:tcPr>
            <w:tcW w:w="1914" w:type="dxa"/>
          </w:tcPr>
          <w:p w:rsidR="00AB6AA6" w:rsidRDefault="00AB6AA6" w:rsidP="00B81F08">
            <w:r>
              <w:t>25.9</w:t>
            </w:r>
          </w:p>
        </w:tc>
        <w:tc>
          <w:tcPr>
            <w:tcW w:w="1914" w:type="dxa"/>
          </w:tcPr>
          <w:p w:rsidR="00AB6AA6" w:rsidRDefault="00AB6AA6" w:rsidP="00B81F08">
            <w:r>
              <w:t>418213.64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1535155.7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31</w:t>
            </w:r>
          </w:p>
        </w:tc>
        <w:tc>
          <w:tcPr>
            <w:tcW w:w="1914" w:type="dxa"/>
          </w:tcPr>
          <w:p w:rsidR="00AB6AA6" w:rsidRDefault="00AB6AA6" w:rsidP="00B81F08">
            <w:r>
              <w:t>234° 16' 59''</w:t>
            </w:r>
          </w:p>
        </w:tc>
        <w:tc>
          <w:tcPr>
            <w:tcW w:w="1914" w:type="dxa"/>
          </w:tcPr>
          <w:p w:rsidR="00AB6AA6" w:rsidRDefault="00AB6AA6" w:rsidP="00B81F08">
            <w:r>
              <w:t>8.55</w:t>
            </w:r>
          </w:p>
        </w:tc>
        <w:tc>
          <w:tcPr>
            <w:tcW w:w="1914" w:type="dxa"/>
          </w:tcPr>
          <w:p w:rsidR="00AB6AA6" w:rsidRDefault="00AB6AA6" w:rsidP="00B81F08">
            <w:r>
              <w:t>418187.74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1535155.33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32</w:t>
            </w:r>
          </w:p>
        </w:tc>
        <w:tc>
          <w:tcPr>
            <w:tcW w:w="1914" w:type="dxa"/>
          </w:tcPr>
          <w:p w:rsidR="00AB6AA6" w:rsidRDefault="00AB6AA6" w:rsidP="00B81F08">
            <w:r>
              <w:t>145° 7' 30''</w:t>
            </w:r>
          </w:p>
        </w:tc>
        <w:tc>
          <w:tcPr>
            <w:tcW w:w="1914" w:type="dxa"/>
          </w:tcPr>
          <w:p w:rsidR="00AB6AA6" w:rsidRDefault="00AB6AA6" w:rsidP="00B81F08">
            <w:r>
              <w:t>34.87</w:t>
            </w:r>
          </w:p>
        </w:tc>
        <w:tc>
          <w:tcPr>
            <w:tcW w:w="1914" w:type="dxa"/>
          </w:tcPr>
          <w:p w:rsidR="00AB6AA6" w:rsidRDefault="00AB6AA6" w:rsidP="00B81F08">
            <w:r>
              <w:t>418182.75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1535148.39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33</w:t>
            </w:r>
          </w:p>
        </w:tc>
        <w:tc>
          <w:tcPr>
            <w:tcW w:w="1914" w:type="dxa"/>
          </w:tcPr>
          <w:p w:rsidR="00AB6AA6" w:rsidRDefault="00AB6AA6" w:rsidP="00B81F08">
            <w:r>
              <w:t>143° 0' 37''</w:t>
            </w:r>
          </w:p>
        </w:tc>
        <w:tc>
          <w:tcPr>
            <w:tcW w:w="1914" w:type="dxa"/>
          </w:tcPr>
          <w:p w:rsidR="00AB6AA6" w:rsidRDefault="00AB6AA6" w:rsidP="00B81F08">
            <w:r>
              <w:t>36.38</w:t>
            </w:r>
          </w:p>
        </w:tc>
        <w:tc>
          <w:tcPr>
            <w:tcW w:w="1914" w:type="dxa"/>
          </w:tcPr>
          <w:p w:rsidR="00AB6AA6" w:rsidRDefault="00AB6AA6" w:rsidP="00B81F08">
            <w:r>
              <w:t>418154.14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1535168.33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34</w:t>
            </w:r>
          </w:p>
        </w:tc>
        <w:tc>
          <w:tcPr>
            <w:tcW w:w="1914" w:type="dxa"/>
          </w:tcPr>
          <w:p w:rsidR="00AB6AA6" w:rsidRDefault="00AB6AA6" w:rsidP="00B81F08">
            <w:r>
              <w:t>143° 52' 6''</w:t>
            </w:r>
          </w:p>
        </w:tc>
        <w:tc>
          <w:tcPr>
            <w:tcW w:w="1914" w:type="dxa"/>
          </w:tcPr>
          <w:p w:rsidR="00AB6AA6" w:rsidRDefault="00AB6AA6" w:rsidP="00B81F08">
            <w:r>
              <w:t>80.73</w:t>
            </w:r>
          </w:p>
        </w:tc>
        <w:tc>
          <w:tcPr>
            <w:tcW w:w="1914" w:type="dxa"/>
          </w:tcPr>
          <w:p w:rsidR="00AB6AA6" w:rsidRDefault="00AB6AA6" w:rsidP="00B81F08">
            <w:r>
              <w:t>418125.08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1535190.22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35</w:t>
            </w:r>
          </w:p>
        </w:tc>
        <w:tc>
          <w:tcPr>
            <w:tcW w:w="1914" w:type="dxa"/>
          </w:tcPr>
          <w:p w:rsidR="00AB6AA6" w:rsidRDefault="00AB6AA6" w:rsidP="00B81F08">
            <w:r>
              <w:t>144° 5' 25''</w:t>
            </w:r>
          </w:p>
        </w:tc>
        <w:tc>
          <w:tcPr>
            <w:tcW w:w="1914" w:type="dxa"/>
          </w:tcPr>
          <w:p w:rsidR="00AB6AA6" w:rsidRDefault="00AB6AA6" w:rsidP="00B81F08">
            <w:r>
              <w:t>10.74</w:t>
            </w:r>
          </w:p>
        </w:tc>
        <w:tc>
          <w:tcPr>
            <w:tcW w:w="1914" w:type="dxa"/>
          </w:tcPr>
          <w:p w:rsidR="00AB6AA6" w:rsidRDefault="00AB6AA6" w:rsidP="00B81F08">
            <w:r>
              <w:t>418059.88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1535237.82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36</w:t>
            </w:r>
          </w:p>
        </w:tc>
        <w:tc>
          <w:tcPr>
            <w:tcW w:w="1914" w:type="dxa"/>
          </w:tcPr>
          <w:p w:rsidR="00AB6AA6" w:rsidRDefault="00AB6AA6" w:rsidP="00B81F08">
            <w:r>
              <w:t>143° 42' 40''</w:t>
            </w:r>
          </w:p>
        </w:tc>
        <w:tc>
          <w:tcPr>
            <w:tcW w:w="1914" w:type="dxa"/>
          </w:tcPr>
          <w:p w:rsidR="00AB6AA6" w:rsidRDefault="00AB6AA6" w:rsidP="00B81F08">
            <w:r>
              <w:t>78.9</w:t>
            </w:r>
          </w:p>
        </w:tc>
        <w:tc>
          <w:tcPr>
            <w:tcW w:w="1914" w:type="dxa"/>
          </w:tcPr>
          <w:p w:rsidR="00AB6AA6" w:rsidRDefault="00AB6AA6" w:rsidP="00B81F08">
            <w:r>
              <w:t>418051.18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1535244.12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37</w:t>
            </w:r>
          </w:p>
        </w:tc>
        <w:tc>
          <w:tcPr>
            <w:tcW w:w="1914" w:type="dxa"/>
          </w:tcPr>
          <w:p w:rsidR="00AB6AA6" w:rsidRDefault="00AB6AA6" w:rsidP="00B81F08">
            <w:r>
              <w:t>144° 42' 46''</w:t>
            </w:r>
          </w:p>
        </w:tc>
        <w:tc>
          <w:tcPr>
            <w:tcW w:w="1914" w:type="dxa"/>
          </w:tcPr>
          <w:p w:rsidR="00AB6AA6" w:rsidRDefault="00AB6AA6" w:rsidP="00B81F08">
            <w:r>
              <w:t>38.44</w:t>
            </w:r>
          </w:p>
        </w:tc>
        <w:tc>
          <w:tcPr>
            <w:tcW w:w="1914" w:type="dxa"/>
          </w:tcPr>
          <w:p w:rsidR="00AB6AA6" w:rsidRDefault="00AB6AA6" w:rsidP="00B81F08">
            <w:r>
              <w:t>417987.58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1535290.82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</w:t>
            </w:r>
          </w:p>
        </w:tc>
        <w:tc>
          <w:tcPr>
            <w:tcW w:w="1914" w:type="dxa"/>
          </w:tcPr>
          <w:p w:rsidR="00AB6AA6" w:rsidRDefault="00AB6AA6" w:rsidP="00B81F08">
            <w:r>
              <w:t>234° 17' 18''</w:t>
            </w:r>
          </w:p>
        </w:tc>
        <w:tc>
          <w:tcPr>
            <w:tcW w:w="1914" w:type="dxa"/>
          </w:tcPr>
          <w:p w:rsidR="00AB6AA6" w:rsidRDefault="00AB6AA6" w:rsidP="00B81F08">
            <w:r>
              <w:t>20.28</w:t>
            </w:r>
          </w:p>
        </w:tc>
        <w:tc>
          <w:tcPr>
            <w:tcW w:w="1914" w:type="dxa"/>
          </w:tcPr>
          <w:p w:rsidR="00AB6AA6" w:rsidRDefault="00AB6AA6" w:rsidP="00B81F08">
            <w:r>
              <w:t>418052.1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1535221.41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</w:t>
            </w:r>
          </w:p>
        </w:tc>
        <w:tc>
          <w:tcPr>
            <w:tcW w:w="1914" w:type="dxa"/>
          </w:tcPr>
          <w:p w:rsidR="00AB6AA6" w:rsidRDefault="00AB6AA6" w:rsidP="00B81F08">
            <w:r>
              <w:t>324° 16' 7''</w:t>
            </w:r>
          </w:p>
        </w:tc>
        <w:tc>
          <w:tcPr>
            <w:tcW w:w="1914" w:type="dxa"/>
          </w:tcPr>
          <w:p w:rsidR="00AB6AA6" w:rsidRDefault="00AB6AA6" w:rsidP="00B81F08">
            <w:r>
              <w:t>33.72</w:t>
            </w:r>
          </w:p>
        </w:tc>
        <w:tc>
          <w:tcPr>
            <w:tcW w:w="1914" w:type="dxa"/>
          </w:tcPr>
          <w:p w:rsidR="00AB6AA6" w:rsidRDefault="00AB6AA6" w:rsidP="00B81F08">
            <w:r>
              <w:t>418040.26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1535204.94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3</w:t>
            </w:r>
          </w:p>
        </w:tc>
        <w:tc>
          <w:tcPr>
            <w:tcW w:w="1914" w:type="dxa"/>
          </w:tcPr>
          <w:p w:rsidR="00AB6AA6" w:rsidRDefault="00AB6AA6" w:rsidP="00B81F08">
            <w:r>
              <w:t>54° 17' 5''</w:t>
            </w:r>
          </w:p>
        </w:tc>
        <w:tc>
          <w:tcPr>
            <w:tcW w:w="1914" w:type="dxa"/>
          </w:tcPr>
          <w:p w:rsidR="00AB6AA6" w:rsidRDefault="00AB6AA6" w:rsidP="00B81F08">
            <w:r>
              <w:t>20.64</w:t>
            </w:r>
          </w:p>
        </w:tc>
        <w:tc>
          <w:tcPr>
            <w:tcW w:w="1914" w:type="dxa"/>
          </w:tcPr>
          <w:p w:rsidR="00AB6AA6" w:rsidRDefault="00AB6AA6" w:rsidP="00B81F08">
            <w:r>
              <w:t>418067.63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1535185.25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4</w:t>
            </w:r>
          </w:p>
        </w:tc>
        <w:tc>
          <w:tcPr>
            <w:tcW w:w="1914" w:type="dxa"/>
          </w:tcPr>
          <w:p w:rsidR="00AB6AA6" w:rsidRDefault="00AB6AA6" w:rsidP="00B81F08">
            <w:r>
              <w:t>144° 52' 38''</w:t>
            </w:r>
          </w:p>
        </w:tc>
        <w:tc>
          <w:tcPr>
            <w:tcW w:w="1914" w:type="dxa"/>
          </w:tcPr>
          <w:p w:rsidR="00AB6AA6" w:rsidRDefault="00AB6AA6" w:rsidP="00B81F08">
            <w:r>
              <w:t>33.72</w:t>
            </w:r>
          </w:p>
        </w:tc>
        <w:tc>
          <w:tcPr>
            <w:tcW w:w="1914" w:type="dxa"/>
          </w:tcPr>
          <w:p w:rsidR="00AB6AA6" w:rsidRDefault="00AB6AA6" w:rsidP="00B81F08">
            <w:r>
              <w:t>418079.68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1535202.01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</w:t>
            </w:r>
          </w:p>
        </w:tc>
        <w:tc>
          <w:tcPr>
            <w:tcW w:w="1914" w:type="dxa"/>
          </w:tcPr>
          <w:p w:rsidR="00AB6AA6" w:rsidRDefault="00AB6AA6" w:rsidP="00B81F08">
            <w:r>
              <w:t>233° 17' 29''</w:t>
            </w:r>
          </w:p>
        </w:tc>
        <w:tc>
          <w:tcPr>
            <w:tcW w:w="1914" w:type="dxa"/>
          </w:tcPr>
          <w:p w:rsidR="00AB6AA6" w:rsidRDefault="00AB6AA6" w:rsidP="00B81F08">
            <w:r>
              <w:t>72.14</w:t>
            </w:r>
          </w:p>
        </w:tc>
        <w:tc>
          <w:tcPr>
            <w:tcW w:w="1914" w:type="dxa"/>
          </w:tcPr>
          <w:p w:rsidR="00AB6AA6" w:rsidRDefault="00AB6AA6" w:rsidP="00B81F08">
            <w:r>
              <w:t>417923.42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1535153.61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</w:t>
            </w:r>
          </w:p>
        </w:tc>
        <w:tc>
          <w:tcPr>
            <w:tcW w:w="1914" w:type="dxa"/>
          </w:tcPr>
          <w:p w:rsidR="00AB6AA6" w:rsidRDefault="00AB6AA6" w:rsidP="00B81F08">
            <w:r>
              <w:t>233° 17' 26''</w:t>
            </w:r>
          </w:p>
        </w:tc>
        <w:tc>
          <w:tcPr>
            <w:tcW w:w="1914" w:type="dxa"/>
          </w:tcPr>
          <w:p w:rsidR="00AB6AA6" w:rsidRDefault="00AB6AA6" w:rsidP="00B81F08">
            <w:r>
              <w:t>26.07</w:t>
            </w:r>
          </w:p>
        </w:tc>
        <w:tc>
          <w:tcPr>
            <w:tcW w:w="1914" w:type="dxa"/>
          </w:tcPr>
          <w:p w:rsidR="00AB6AA6" w:rsidRDefault="00AB6AA6" w:rsidP="00B81F08">
            <w:r>
              <w:t>417880.3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1535095.78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3</w:t>
            </w:r>
          </w:p>
        </w:tc>
        <w:tc>
          <w:tcPr>
            <w:tcW w:w="1914" w:type="dxa"/>
          </w:tcPr>
          <w:p w:rsidR="00AB6AA6" w:rsidRDefault="00AB6AA6" w:rsidP="00B81F08">
            <w:r>
              <w:t>233° 17' 28''</w:t>
            </w:r>
          </w:p>
        </w:tc>
        <w:tc>
          <w:tcPr>
            <w:tcW w:w="1914" w:type="dxa"/>
          </w:tcPr>
          <w:p w:rsidR="00AB6AA6" w:rsidRDefault="00AB6AA6" w:rsidP="00B81F08">
            <w:r>
              <w:t>35</w:t>
            </w:r>
          </w:p>
        </w:tc>
        <w:tc>
          <w:tcPr>
            <w:tcW w:w="1914" w:type="dxa"/>
          </w:tcPr>
          <w:p w:rsidR="00AB6AA6" w:rsidRDefault="00AB6AA6" w:rsidP="00B81F08">
            <w:r>
              <w:t>417864.72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1535074.88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4</w:t>
            </w:r>
          </w:p>
        </w:tc>
        <w:tc>
          <w:tcPr>
            <w:tcW w:w="1914" w:type="dxa"/>
          </w:tcPr>
          <w:p w:rsidR="00AB6AA6" w:rsidRDefault="00AB6AA6" w:rsidP="00B81F08">
            <w:r>
              <w:t>233° 17' 28''</w:t>
            </w:r>
          </w:p>
        </w:tc>
        <w:tc>
          <w:tcPr>
            <w:tcW w:w="1914" w:type="dxa"/>
          </w:tcPr>
          <w:p w:rsidR="00AB6AA6" w:rsidRDefault="00AB6AA6" w:rsidP="00B81F08">
            <w:r>
              <w:t>18.07</w:t>
            </w:r>
          </w:p>
        </w:tc>
        <w:tc>
          <w:tcPr>
            <w:tcW w:w="1914" w:type="dxa"/>
          </w:tcPr>
          <w:p w:rsidR="00AB6AA6" w:rsidRDefault="00AB6AA6" w:rsidP="00B81F08">
            <w:r>
              <w:t>417843.8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1535046.82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5</w:t>
            </w:r>
          </w:p>
        </w:tc>
        <w:tc>
          <w:tcPr>
            <w:tcW w:w="1914" w:type="dxa"/>
          </w:tcPr>
          <w:p w:rsidR="00AB6AA6" w:rsidRDefault="00AB6AA6" w:rsidP="00B81F08">
            <w:r>
              <w:t>280° 42' 9''</w:t>
            </w:r>
          </w:p>
        </w:tc>
        <w:tc>
          <w:tcPr>
            <w:tcW w:w="1914" w:type="dxa"/>
          </w:tcPr>
          <w:p w:rsidR="00AB6AA6" w:rsidRDefault="00AB6AA6" w:rsidP="00B81F08">
            <w:r>
              <w:t>15.91</w:t>
            </w:r>
          </w:p>
        </w:tc>
        <w:tc>
          <w:tcPr>
            <w:tcW w:w="1914" w:type="dxa"/>
          </w:tcPr>
          <w:p w:rsidR="00AB6AA6" w:rsidRDefault="00AB6AA6" w:rsidP="00B81F08">
            <w:r>
              <w:t>417833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1535032.34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6</w:t>
            </w:r>
          </w:p>
        </w:tc>
        <w:tc>
          <w:tcPr>
            <w:tcW w:w="1914" w:type="dxa"/>
          </w:tcPr>
          <w:p w:rsidR="00AB6AA6" w:rsidRDefault="00AB6AA6" w:rsidP="00B81F08">
            <w:r>
              <w:t>292° 59' 33''</w:t>
            </w:r>
          </w:p>
        </w:tc>
        <w:tc>
          <w:tcPr>
            <w:tcW w:w="1914" w:type="dxa"/>
          </w:tcPr>
          <w:p w:rsidR="00AB6AA6" w:rsidRDefault="00AB6AA6" w:rsidP="00B81F08">
            <w:r>
              <w:t>8.08</w:t>
            </w:r>
          </w:p>
        </w:tc>
        <w:tc>
          <w:tcPr>
            <w:tcW w:w="1914" w:type="dxa"/>
          </w:tcPr>
          <w:p w:rsidR="00AB6AA6" w:rsidRDefault="00AB6AA6" w:rsidP="00B81F08">
            <w:r>
              <w:t>417835.96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1535016.7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7</w:t>
            </w:r>
          </w:p>
        </w:tc>
        <w:tc>
          <w:tcPr>
            <w:tcW w:w="1914" w:type="dxa"/>
          </w:tcPr>
          <w:p w:rsidR="00AB6AA6" w:rsidRDefault="00AB6AA6" w:rsidP="00B81F08">
            <w:r>
              <w:t>307° 10' 51''</w:t>
            </w:r>
          </w:p>
        </w:tc>
        <w:tc>
          <w:tcPr>
            <w:tcW w:w="1914" w:type="dxa"/>
          </w:tcPr>
          <w:p w:rsidR="00AB6AA6" w:rsidRDefault="00AB6AA6" w:rsidP="00B81F08">
            <w:r>
              <w:t>10.64</w:t>
            </w:r>
          </w:p>
        </w:tc>
        <w:tc>
          <w:tcPr>
            <w:tcW w:w="1914" w:type="dxa"/>
          </w:tcPr>
          <w:p w:rsidR="00AB6AA6" w:rsidRDefault="00AB6AA6" w:rsidP="00B81F08">
            <w:r>
              <w:t>417839.11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1535009.26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8</w:t>
            </w:r>
          </w:p>
        </w:tc>
        <w:tc>
          <w:tcPr>
            <w:tcW w:w="1914" w:type="dxa"/>
          </w:tcPr>
          <w:p w:rsidR="00AB6AA6" w:rsidRDefault="00AB6AA6" w:rsidP="00B81F08">
            <w:r>
              <w:t>315° 51' 14''</w:t>
            </w:r>
          </w:p>
        </w:tc>
        <w:tc>
          <w:tcPr>
            <w:tcW w:w="1914" w:type="dxa"/>
          </w:tcPr>
          <w:p w:rsidR="00AB6AA6" w:rsidRDefault="00AB6AA6" w:rsidP="00B81F08">
            <w:r>
              <w:t>5.15</w:t>
            </w:r>
          </w:p>
        </w:tc>
        <w:tc>
          <w:tcPr>
            <w:tcW w:w="1914" w:type="dxa"/>
          </w:tcPr>
          <w:p w:rsidR="00AB6AA6" w:rsidRDefault="00AB6AA6" w:rsidP="00B81F08">
            <w:r>
              <w:t>417845.54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1535000.79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9</w:t>
            </w:r>
          </w:p>
        </w:tc>
        <w:tc>
          <w:tcPr>
            <w:tcW w:w="1914" w:type="dxa"/>
          </w:tcPr>
          <w:p w:rsidR="00AB6AA6" w:rsidRDefault="00AB6AA6" w:rsidP="00B81F08">
            <w:r>
              <w:t>327° 48' 20''</w:t>
            </w:r>
          </w:p>
        </w:tc>
        <w:tc>
          <w:tcPr>
            <w:tcW w:w="1914" w:type="dxa"/>
          </w:tcPr>
          <w:p w:rsidR="00AB6AA6" w:rsidRDefault="00AB6AA6" w:rsidP="00B81F08">
            <w:r>
              <w:t>6.64</w:t>
            </w:r>
          </w:p>
        </w:tc>
        <w:tc>
          <w:tcPr>
            <w:tcW w:w="1914" w:type="dxa"/>
          </w:tcPr>
          <w:p w:rsidR="00AB6AA6" w:rsidRDefault="00AB6AA6" w:rsidP="00B81F08">
            <w:r>
              <w:t>417849.23</w:t>
            </w:r>
          </w:p>
        </w:tc>
        <w:tc>
          <w:tcPr>
            <w:tcW w:w="1915" w:type="dxa"/>
          </w:tcPr>
          <w:p w:rsidR="00AB6AA6" w:rsidRDefault="00AB6AA6" w:rsidP="00B81F08">
            <w:r>
              <w:t>1534997.2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10</w:t>
            </w:r>
          </w:p>
        </w:tc>
        <w:tc>
          <w:tcPr>
            <w:tcW w:w="1914" w:type="dxa"/>
          </w:tcPr>
          <w:p w:rsidR="00AB6AA6" w:rsidRDefault="00AB6AA6" w:rsidP="00B81F08">
            <w:r>
              <w:t>339° 48' 56''</w:t>
            </w:r>
          </w:p>
        </w:tc>
        <w:tc>
          <w:tcPr>
            <w:tcW w:w="1914" w:type="dxa"/>
          </w:tcPr>
          <w:p w:rsidR="00AB6AA6" w:rsidRDefault="00AB6AA6" w:rsidP="00B81F08">
            <w:r>
              <w:t>2.56</w:t>
            </w:r>
          </w:p>
        </w:tc>
        <w:tc>
          <w:tcPr>
            <w:tcW w:w="1914" w:type="dxa"/>
          </w:tcPr>
          <w:p w:rsidR="00AB6AA6" w:rsidRDefault="00AB6AA6" w:rsidP="00B81F08">
            <w:r>
              <w:t>417854.85</w:t>
            </w:r>
          </w:p>
        </w:tc>
        <w:tc>
          <w:tcPr>
            <w:tcW w:w="1915" w:type="dxa"/>
          </w:tcPr>
          <w:p w:rsidR="00AB6AA6" w:rsidRDefault="00AB6AA6" w:rsidP="00B81F08">
            <w:r>
              <w:t>1534993.67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11</w:t>
            </w:r>
          </w:p>
        </w:tc>
        <w:tc>
          <w:tcPr>
            <w:tcW w:w="1914" w:type="dxa"/>
          </w:tcPr>
          <w:p w:rsidR="00AB6AA6" w:rsidRDefault="00AB6AA6" w:rsidP="00B81F08">
            <w:r>
              <w:t>339° 49' 12''</w:t>
            </w:r>
          </w:p>
        </w:tc>
        <w:tc>
          <w:tcPr>
            <w:tcW w:w="1914" w:type="dxa"/>
          </w:tcPr>
          <w:p w:rsidR="00AB6AA6" w:rsidRDefault="00AB6AA6" w:rsidP="00B81F08">
            <w:r>
              <w:t>6.28</w:t>
            </w:r>
          </w:p>
        </w:tc>
        <w:tc>
          <w:tcPr>
            <w:tcW w:w="1914" w:type="dxa"/>
          </w:tcPr>
          <w:p w:rsidR="00AB6AA6" w:rsidRDefault="00AB6AA6" w:rsidP="00B81F08">
            <w:r>
              <w:t>417857.26</w:t>
            </w:r>
          </w:p>
        </w:tc>
        <w:tc>
          <w:tcPr>
            <w:tcW w:w="1915" w:type="dxa"/>
          </w:tcPr>
          <w:p w:rsidR="00AB6AA6" w:rsidRDefault="00AB6AA6" w:rsidP="00B81F08">
            <w:r>
              <w:t>1534992.78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12</w:t>
            </w:r>
          </w:p>
        </w:tc>
        <w:tc>
          <w:tcPr>
            <w:tcW w:w="1914" w:type="dxa"/>
          </w:tcPr>
          <w:p w:rsidR="00AB6AA6" w:rsidRDefault="00AB6AA6" w:rsidP="00B81F08">
            <w:r>
              <w:t>353° 41' 52''</w:t>
            </w:r>
          </w:p>
        </w:tc>
        <w:tc>
          <w:tcPr>
            <w:tcW w:w="1914" w:type="dxa"/>
          </w:tcPr>
          <w:p w:rsidR="00AB6AA6" w:rsidRDefault="00AB6AA6" w:rsidP="00B81F08">
            <w:r>
              <w:t>8.57</w:t>
            </w:r>
          </w:p>
        </w:tc>
        <w:tc>
          <w:tcPr>
            <w:tcW w:w="1914" w:type="dxa"/>
          </w:tcPr>
          <w:p w:rsidR="00AB6AA6" w:rsidRDefault="00AB6AA6" w:rsidP="00B81F08">
            <w:r>
              <w:t>417863.15</w:t>
            </w:r>
          </w:p>
        </w:tc>
        <w:tc>
          <w:tcPr>
            <w:tcW w:w="1915" w:type="dxa"/>
          </w:tcPr>
          <w:p w:rsidR="00AB6AA6" w:rsidRDefault="00AB6AA6" w:rsidP="00B81F08">
            <w:r>
              <w:t>1534990.62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13</w:t>
            </w:r>
          </w:p>
        </w:tc>
        <w:tc>
          <w:tcPr>
            <w:tcW w:w="1914" w:type="dxa"/>
          </w:tcPr>
          <w:p w:rsidR="00AB6AA6" w:rsidRDefault="00AB6AA6" w:rsidP="00B81F08">
            <w:r>
              <w:t>3° 5' 16''</w:t>
            </w:r>
          </w:p>
        </w:tc>
        <w:tc>
          <w:tcPr>
            <w:tcW w:w="1914" w:type="dxa"/>
          </w:tcPr>
          <w:p w:rsidR="00AB6AA6" w:rsidRDefault="00AB6AA6" w:rsidP="00B81F08">
            <w:r>
              <w:t>4.88</w:t>
            </w:r>
          </w:p>
        </w:tc>
        <w:tc>
          <w:tcPr>
            <w:tcW w:w="1914" w:type="dxa"/>
          </w:tcPr>
          <w:p w:rsidR="00AB6AA6" w:rsidRDefault="00AB6AA6" w:rsidP="00B81F08">
            <w:r>
              <w:t>417871.67</w:t>
            </w:r>
          </w:p>
        </w:tc>
        <w:tc>
          <w:tcPr>
            <w:tcW w:w="1915" w:type="dxa"/>
          </w:tcPr>
          <w:p w:rsidR="00AB6AA6" w:rsidRDefault="00AB6AA6" w:rsidP="00B81F08">
            <w:r>
              <w:t>1534989.67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14</w:t>
            </w:r>
          </w:p>
        </w:tc>
        <w:tc>
          <w:tcPr>
            <w:tcW w:w="1914" w:type="dxa"/>
          </w:tcPr>
          <w:p w:rsidR="00AB6AA6" w:rsidRDefault="00AB6AA6" w:rsidP="00B81F08">
            <w:r>
              <w:t>4° 50' 28''</w:t>
            </w:r>
          </w:p>
        </w:tc>
        <w:tc>
          <w:tcPr>
            <w:tcW w:w="1914" w:type="dxa"/>
          </w:tcPr>
          <w:p w:rsidR="00AB6AA6" w:rsidRDefault="00AB6AA6" w:rsidP="00B81F08">
            <w:r>
              <w:t>26.7</w:t>
            </w:r>
          </w:p>
        </w:tc>
        <w:tc>
          <w:tcPr>
            <w:tcW w:w="1914" w:type="dxa"/>
          </w:tcPr>
          <w:p w:rsidR="00AB6AA6" w:rsidRDefault="00AB6AA6" w:rsidP="00B81F08">
            <w:r>
              <w:t>417876.54</w:t>
            </w:r>
          </w:p>
        </w:tc>
        <w:tc>
          <w:tcPr>
            <w:tcW w:w="1915" w:type="dxa"/>
          </w:tcPr>
          <w:p w:rsidR="00AB6AA6" w:rsidRDefault="00AB6AA6" w:rsidP="00B81F08">
            <w:r>
              <w:t>1534989.94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15</w:t>
            </w:r>
          </w:p>
        </w:tc>
        <w:tc>
          <w:tcPr>
            <w:tcW w:w="1914" w:type="dxa"/>
          </w:tcPr>
          <w:p w:rsidR="00AB6AA6" w:rsidRDefault="00AB6AA6" w:rsidP="00B81F08">
            <w:r>
              <w:t>7° 48' 27''</w:t>
            </w:r>
          </w:p>
        </w:tc>
        <w:tc>
          <w:tcPr>
            <w:tcW w:w="1914" w:type="dxa"/>
          </w:tcPr>
          <w:p w:rsidR="00AB6AA6" w:rsidRDefault="00AB6AA6" w:rsidP="00B81F08">
            <w:r>
              <w:t>13.69</w:t>
            </w:r>
          </w:p>
        </w:tc>
        <w:tc>
          <w:tcPr>
            <w:tcW w:w="1914" w:type="dxa"/>
          </w:tcPr>
          <w:p w:rsidR="00AB6AA6" w:rsidRDefault="00AB6AA6" w:rsidP="00B81F08">
            <w:r>
              <w:t>417903.15</w:t>
            </w:r>
          </w:p>
        </w:tc>
        <w:tc>
          <w:tcPr>
            <w:tcW w:w="1915" w:type="dxa"/>
          </w:tcPr>
          <w:p w:rsidR="00AB6AA6" w:rsidRDefault="00AB6AA6" w:rsidP="00B81F08">
            <w:r>
              <w:t>1534992.19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16</w:t>
            </w:r>
          </w:p>
        </w:tc>
        <w:tc>
          <w:tcPr>
            <w:tcW w:w="1914" w:type="dxa"/>
          </w:tcPr>
          <w:p w:rsidR="00AB6AA6" w:rsidRDefault="00AB6AA6" w:rsidP="00B81F08">
            <w:r>
              <w:t>7° 16' 3''</w:t>
            </w:r>
          </w:p>
        </w:tc>
        <w:tc>
          <w:tcPr>
            <w:tcW w:w="1914" w:type="dxa"/>
          </w:tcPr>
          <w:p w:rsidR="00AB6AA6" w:rsidRDefault="00AB6AA6" w:rsidP="00B81F08">
            <w:r>
              <w:t>45.37</w:t>
            </w:r>
          </w:p>
        </w:tc>
        <w:tc>
          <w:tcPr>
            <w:tcW w:w="1914" w:type="dxa"/>
          </w:tcPr>
          <w:p w:rsidR="00AB6AA6" w:rsidRDefault="00AB6AA6" w:rsidP="00B81F08">
            <w:r>
              <w:t>417916.71</w:t>
            </w:r>
          </w:p>
        </w:tc>
        <w:tc>
          <w:tcPr>
            <w:tcW w:w="1915" w:type="dxa"/>
          </w:tcPr>
          <w:p w:rsidR="00AB6AA6" w:rsidRDefault="00AB6AA6" w:rsidP="00B81F08">
            <w:r>
              <w:t>1534994.05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17</w:t>
            </w:r>
          </w:p>
        </w:tc>
        <w:tc>
          <w:tcPr>
            <w:tcW w:w="1914" w:type="dxa"/>
          </w:tcPr>
          <w:p w:rsidR="00AB6AA6" w:rsidRDefault="00AB6AA6" w:rsidP="00B81F08">
            <w:r>
              <w:t>7° 26' 47''</w:t>
            </w:r>
          </w:p>
        </w:tc>
        <w:tc>
          <w:tcPr>
            <w:tcW w:w="1914" w:type="dxa"/>
          </w:tcPr>
          <w:p w:rsidR="00AB6AA6" w:rsidRDefault="00AB6AA6" w:rsidP="00B81F08">
            <w:r>
              <w:t>16.36</w:t>
            </w:r>
          </w:p>
        </w:tc>
        <w:tc>
          <w:tcPr>
            <w:tcW w:w="1914" w:type="dxa"/>
          </w:tcPr>
          <w:p w:rsidR="00AB6AA6" w:rsidRDefault="00AB6AA6" w:rsidP="00B81F08">
            <w:r>
              <w:t>417961.72</w:t>
            </w:r>
          </w:p>
        </w:tc>
        <w:tc>
          <w:tcPr>
            <w:tcW w:w="1915" w:type="dxa"/>
          </w:tcPr>
          <w:p w:rsidR="00AB6AA6" w:rsidRDefault="00AB6AA6" w:rsidP="00B81F08">
            <w:r>
              <w:t>1534999.79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18</w:t>
            </w:r>
          </w:p>
        </w:tc>
        <w:tc>
          <w:tcPr>
            <w:tcW w:w="1914" w:type="dxa"/>
          </w:tcPr>
          <w:p w:rsidR="00AB6AA6" w:rsidRDefault="00AB6AA6" w:rsidP="00B81F08">
            <w:r>
              <w:t>1° 53' 53''</w:t>
            </w:r>
          </w:p>
        </w:tc>
        <w:tc>
          <w:tcPr>
            <w:tcW w:w="1914" w:type="dxa"/>
          </w:tcPr>
          <w:p w:rsidR="00AB6AA6" w:rsidRDefault="00AB6AA6" w:rsidP="00B81F08">
            <w:r>
              <w:t>9.89</w:t>
            </w:r>
          </w:p>
        </w:tc>
        <w:tc>
          <w:tcPr>
            <w:tcW w:w="1914" w:type="dxa"/>
          </w:tcPr>
          <w:p w:rsidR="00AB6AA6" w:rsidRDefault="00AB6AA6" w:rsidP="00B81F08">
            <w:r>
              <w:t>417977.94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1535001.91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19</w:t>
            </w:r>
          </w:p>
        </w:tc>
        <w:tc>
          <w:tcPr>
            <w:tcW w:w="1914" w:type="dxa"/>
          </w:tcPr>
          <w:p w:rsidR="00AB6AA6" w:rsidRDefault="00AB6AA6" w:rsidP="00B81F08">
            <w:r>
              <w:t>1° 53' 50''</w:t>
            </w:r>
          </w:p>
        </w:tc>
        <w:tc>
          <w:tcPr>
            <w:tcW w:w="1914" w:type="dxa"/>
          </w:tcPr>
          <w:p w:rsidR="00AB6AA6" w:rsidRDefault="00AB6AA6" w:rsidP="00B81F08">
            <w:r>
              <w:t>2.79</w:t>
            </w:r>
          </w:p>
        </w:tc>
        <w:tc>
          <w:tcPr>
            <w:tcW w:w="1914" w:type="dxa"/>
          </w:tcPr>
          <w:p w:rsidR="00AB6AA6" w:rsidRDefault="00AB6AA6" w:rsidP="00B81F08">
            <w:r>
              <w:t>417987.82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1535002.24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20</w:t>
            </w:r>
          </w:p>
        </w:tc>
        <w:tc>
          <w:tcPr>
            <w:tcW w:w="1914" w:type="dxa"/>
          </w:tcPr>
          <w:p w:rsidR="00AB6AA6" w:rsidRDefault="00AB6AA6" w:rsidP="00B81F08">
            <w:r>
              <w:t>55° 21' 47''</w:t>
            </w:r>
          </w:p>
        </w:tc>
        <w:tc>
          <w:tcPr>
            <w:tcW w:w="1914" w:type="dxa"/>
          </w:tcPr>
          <w:p w:rsidR="00AB6AA6" w:rsidRDefault="00AB6AA6" w:rsidP="00B81F08">
            <w:r>
              <w:t>34.37</w:t>
            </w:r>
          </w:p>
        </w:tc>
        <w:tc>
          <w:tcPr>
            <w:tcW w:w="1914" w:type="dxa"/>
          </w:tcPr>
          <w:p w:rsidR="00AB6AA6" w:rsidRDefault="00AB6AA6" w:rsidP="00B81F08">
            <w:r>
              <w:t>417990.61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1535002.33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21</w:t>
            </w:r>
          </w:p>
        </w:tc>
        <w:tc>
          <w:tcPr>
            <w:tcW w:w="1914" w:type="dxa"/>
          </w:tcPr>
          <w:p w:rsidR="00AB6AA6" w:rsidRDefault="00AB6AA6" w:rsidP="00B81F08">
            <w:r>
              <w:t>55° 21' 49''</w:t>
            </w:r>
          </w:p>
        </w:tc>
        <w:tc>
          <w:tcPr>
            <w:tcW w:w="1914" w:type="dxa"/>
          </w:tcPr>
          <w:p w:rsidR="00AB6AA6" w:rsidRDefault="00AB6AA6" w:rsidP="00B81F08">
            <w:r>
              <w:t>43.7</w:t>
            </w:r>
          </w:p>
        </w:tc>
        <w:tc>
          <w:tcPr>
            <w:tcW w:w="1914" w:type="dxa"/>
          </w:tcPr>
          <w:p w:rsidR="00AB6AA6" w:rsidRDefault="00AB6AA6" w:rsidP="00B81F08">
            <w:r>
              <w:t>418010.15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1535030.61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22</w:t>
            </w:r>
          </w:p>
        </w:tc>
        <w:tc>
          <w:tcPr>
            <w:tcW w:w="1914" w:type="dxa"/>
          </w:tcPr>
          <w:p w:rsidR="00AB6AA6" w:rsidRDefault="00AB6AA6" w:rsidP="00B81F08">
            <w:r>
              <w:t>142° 2' 6''</w:t>
            </w:r>
          </w:p>
        </w:tc>
        <w:tc>
          <w:tcPr>
            <w:tcW w:w="1914" w:type="dxa"/>
          </w:tcPr>
          <w:p w:rsidR="00AB6AA6" w:rsidRDefault="00AB6AA6" w:rsidP="00B81F08">
            <w:r>
              <w:t>26.39</w:t>
            </w:r>
          </w:p>
        </w:tc>
        <w:tc>
          <w:tcPr>
            <w:tcW w:w="1914" w:type="dxa"/>
          </w:tcPr>
          <w:p w:rsidR="00AB6AA6" w:rsidRDefault="00AB6AA6" w:rsidP="00B81F08">
            <w:r>
              <w:t>418034.98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1535066.56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23</w:t>
            </w:r>
          </w:p>
        </w:tc>
        <w:tc>
          <w:tcPr>
            <w:tcW w:w="1914" w:type="dxa"/>
          </w:tcPr>
          <w:p w:rsidR="00AB6AA6" w:rsidRDefault="00AB6AA6" w:rsidP="00B81F08">
            <w:r>
              <w:t>142° 2' 25''</w:t>
            </w:r>
          </w:p>
        </w:tc>
        <w:tc>
          <w:tcPr>
            <w:tcW w:w="1914" w:type="dxa"/>
          </w:tcPr>
          <w:p w:rsidR="00AB6AA6" w:rsidRDefault="00AB6AA6" w:rsidP="00B81F08">
            <w:r>
              <w:t>5.14</w:t>
            </w:r>
          </w:p>
        </w:tc>
        <w:tc>
          <w:tcPr>
            <w:tcW w:w="1914" w:type="dxa"/>
          </w:tcPr>
          <w:p w:rsidR="00AB6AA6" w:rsidRDefault="00AB6AA6" w:rsidP="00B81F08">
            <w:r>
              <w:t>418014.18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1535082.79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24</w:t>
            </w:r>
          </w:p>
        </w:tc>
        <w:tc>
          <w:tcPr>
            <w:tcW w:w="1914" w:type="dxa"/>
          </w:tcPr>
          <w:p w:rsidR="00AB6AA6" w:rsidRDefault="00AB6AA6" w:rsidP="00B81F08">
            <w:r>
              <w:t>142° 2' 4''</w:t>
            </w:r>
          </w:p>
        </w:tc>
        <w:tc>
          <w:tcPr>
            <w:tcW w:w="1914" w:type="dxa"/>
          </w:tcPr>
          <w:p w:rsidR="00AB6AA6" w:rsidRDefault="00AB6AA6" w:rsidP="00B81F08">
            <w:r>
              <w:t>27.48</w:t>
            </w:r>
          </w:p>
        </w:tc>
        <w:tc>
          <w:tcPr>
            <w:tcW w:w="1914" w:type="dxa"/>
          </w:tcPr>
          <w:p w:rsidR="00AB6AA6" w:rsidRDefault="00AB6AA6" w:rsidP="00B81F08">
            <w:r>
              <w:t>418010.13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1535085.96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25</w:t>
            </w:r>
          </w:p>
        </w:tc>
        <w:tc>
          <w:tcPr>
            <w:tcW w:w="1914" w:type="dxa"/>
          </w:tcPr>
          <w:p w:rsidR="00AB6AA6" w:rsidRDefault="00AB6AA6" w:rsidP="00B81F08">
            <w:r>
              <w:t>142° 2' 8''</w:t>
            </w:r>
          </w:p>
        </w:tc>
        <w:tc>
          <w:tcPr>
            <w:tcW w:w="1914" w:type="dxa"/>
          </w:tcPr>
          <w:p w:rsidR="00AB6AA6" w:rsidRDefault="00AB6AA6" w:rsidP="00B81F08">
            <w:r>
              <w:t>27.48</w:t>
            </w:r>
          </w:p>
        </w:tc>
        <w:tc>
          <w:tcPr>
            <w:tcW w:w="1914" w:type="dxa"/>
          </w:tcPr>
          <w:p w:rsidR="00AB6AA6" w:rsidRDefault="00AB6AA6" w:rsidP="00B81F08">
            <w:r>
              <w:t>417988.46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1535102.86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26</w:t>
            </w:r>
          </w:p>
        </w:tc>
        <w:tc>
          <w:tcPr>
            <w:tcW w:w="1914" w:type="dxa"/>
          </w:tcPr>
          <w:p w:rsidR="00AB6AA6" w:rsidRDefault="00AB6AA6" w:rsidP="00B81F08">
            <w:r>
              <w:t>142° 2' 5''</w:t>
            </w:r>
          </w:p>
        </w:tc>
        <w:tc>
          <w:tcPr>
            <w:tcW w:w="1914" w:type="dxa"/>
          </w:tcPr>
          <w:p w:rsidR="00AB6AA6" w:rsidRDefault="00AB6AA6" w:rsidP="00B81F08">
            <w:r>
              <w:t>27.51</w:t>
            </w:r>
          </w:p>
        </w:tc>
        <w:tc>
          <w:tcPr>
            <w:tcW w:w="1914" w:type="dxa"/>
          </w:tcPr>
          <w:p w:rsidR="00AB6AA6" w:rsidRDefault="00AB6AA6" w:rsidP="00B81F08">
            <w:r>
              <w:t>417966.8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1535119.77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27</w:t>
            </w:r>
          </w:p>
        </w:tc>
        <w:tc>
          <w:tcPr>
            <w:tcW w:w="1914" w:type="dxa"/>
          </w:tcPr>
          <w:p w:rsidR="00AB6AA6" w:rsidRDefault="00AB6AA6" w:rsidP="00B81F08">
            <w:r>
              <w:t>142° 2' 7''</w:t>
            </w:r>
          </w:p>
        </w:tc>
        <w:tc>
          <w:tcPr>
            <w:tcW w:w="1914" w:type="dxa"/>
          </w:tcPr>
          <w:p w:rsidR="00AB6AA6" w:rsidRDefault="00AB6AA6" w:rsidP="00B81F08">
            <w:r>
              <w:t>27.51</w:t>
            </w:r>
          </w:p>
        </w:tc>
        <w:tc>
          <w:tcPr>
            <w:tcW w:w="1914" w:type="dxa"/>
          </w:tcPr>
          <w:p w:rsidR="00AB6AA6" w:rsidRDefault="00AB6AA6" w:rsidP="00B81F08">
            <w:r>
              <w:t>417945.11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1535136.69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</w:t>
            </w:r>
          </w:p>
        </w:tc>
        <w:tc>
          <w:tcPr>
            <w:tcW w:w="1914" w:type="dxa"/>
          </w:tcPr>
          <w:p w:rsidR="00AB6AA6" w:rsidRDefault="00AB6AA6" w:rsidP="00B81F08">
            <w:r>
              <w:t>143° 46' 16''</w:t>
            </w:r>
          </w:p>
        </w:tc>
        <w:tc>
          <w:tcPr>
            <w:tcW w:w="1914" w:type="dxa"/>
          </w:tcPr>
          <w:p w:rsidR="00AB6AA6" w:rsidRDefault="00AB6AA6" w:rsidP="00B81F08">
            <w:r>
              <w:t>2.23</w:t>
            </w:r>
          </w:p>
        </w:tc>
        <w:tc>
          <w:tcPr>
            <w:tcW w:w="1914" w:type="dxa"/>
          </w:tcPr>
          <w:p w:rsidR="00AB6AA6" w:rsidRDefault="00AB6AA6" w:rsidP="00B81F08">
            <w:r>
              <w:t>417985.87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1535231.93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</w:t>
            </w:r>
          </w:p>
        </w:tc>
        <w:tc>
          <w:tcPr>
            <w:tcW w:w="1914" w:type="dxa"/>
          </w:tcPr>
          <w:p w:rsidR="00AB6AA6" w:rsidRDefault="00AB6AA6" w:rsidP="00B81F08">
            <w:r>
              <w:t>231° 56' 3''</w:t>
            </w:r>
          </w:p>
        </w:tc>
        <w:tc>
          <w:tcPr>
            <w:tcW w:w="1914" w:type="dxa"/>
          </w:tcPr>
          <w:p w:rsidR="00AB6AA6" w:rsidRDefault="00AB6AA6" w:rsidP="00B81F08">
            <w:r>
              <w:t>23.84</w:t>
            </w:r>
          </w:p>
        </w:tc>
        <w:tc>
          <w:tcPr>
            <w:tcW w:w="1914" w:type="dxa"/>
          </w:tcPr>
          <w:p w:rsidR="00AB6AA6" w:rsidRDefault="00AB6AA6" w:rsidP="00B81F08">
            <w:r>
              <w:t>417984.07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1535233.25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3</w:t>
            </w:r>
          </w:p>
        </w:tc>
        <w:tc>
          <w:tcPr>
            <w:tcW w:w="1914" w:type="dxa"/>
          </w:tcPr>
          <w:p w:rsidR="00AB6AA6" w:rsidRDefault="00AB6AA6" w:rsidP="00B81F08">
            <w:r>
              <w:t>323° 38' 2''</w:t>
            </w:r>
          </w:p>
        </w:tc>
        <w:tc>
          <w:tcPr>
            <w:tcW w:w="1914" w:type="dxa"/>
          </w:tcPr>
          <w:p w:rsidR="00AB6AA6" w:rsidRDefault="00AB6AA6" w:rsidP="00B81F08">
            <w:r>
              <w:t>10.79</w:t>
            </w:r>
          </w:p>
        </w:tc>
        <w:tc>
          <w:tcPr>
            <w:tcW w:w="1914" w:type="dxa"/>
          </w:tcPr>
          <w:p w:rsidR="00AB6AA6" w:rsidRDefault="00AB6AA6" w:rsidP="00B81F08">
            <w:r>
              <w:t>417969.38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1535214.48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4</w:t>
            </w:r>
          </w:p>
        </w:tc>
        <w:tc>
          <w:tcPr>
            <w:tcW w:w="1914" w:type="dxa"/>
          </w:tcPr>
          <w:p w:rsidR="00AB6AA6" w:rsidRDefault="00AB6AA6" w:rsidP="00B81F08">
            <w:r>
              <w:t>235° 54' 41''</w:t>
            </w:r>
          </w:p>
        </w:tc>
        <w:tc>
          <w:tcPr>
            <w:tcW w:w="1914" w:type="dxa"/>
          </w:tcPr>
          <w:p w:rsidR="00AB6AA6" w:rsidRDefault="00AB6AA6" w:rsidP="00B81F08">
            <w:r>
              <w:t>31.9</w:t>
            </w:r>
          </w:p>
        </w:tc>
        <w:tc>
          <w:tcPr>
            <w:tcW w:w="1914" w:type="dxa"/>
          </w:tcPr>
          <w:p w:rsidR="00AB6AA6" w:rsidRDefault="00AB6AA6" w:rsidP="00B81F08">
            <w:r>
              <w:t>417978.07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1535208.08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5</w:t>
            </w:r>
          </w:p>
        </w:tc>
        <w:tc>
          <w:tcPr>
            <w:tcW w:w="1914" w:type="dxa"/>
          </w:tcPr>
          <w:p w:rsidR="00AB6AA6" w:rsidRDefault="00AB6AA6" w:rsidP="00B81F08">
            <w:r>
              <w:t>141° 45' 56''</w:t>
            </w:r>
          </w:p>
        </w:tc>
        <w:tc>
          <w:tcPr>
            <w:tcW w:w="1914" w:type="dxa"/>
          </w:tcPr>
          <w:p w:rsidR="00AB6AA6" w:rsidRDefault="00AB6AA6" w:rsidP="00B81F08">
            <w:r>
              <w:t>13</w:t>
            </w:r>
          </w:p>
        </w:tc>
        <w:tc>
          <w:tcPr>
            <w:tcW w:w="1914" w:type="dxa"/>
          </w:tcPr>
          <w:p w:rsidR="00AB6AA6" w:rsidRDefault="00AB6AA6" w:rsidP="00B81F08">
            <w:r>
              <w:t>417960.19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1535181.66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6</w:t>
            </w:r>
          </w:p>
        </w:tc>
        <w:tc>
          <w:tcPr>
            <w:tcW w:w="1914" w:type="dxa"/>
          </w:tcPr>
          <w:p w:rsidR="00AB6AA6" w:rsidRDefault="00AB6AA6" w:rsidP="00B81F08">
            <w:r>
              <w:t>231° 56' 4''</w:t>
            </w:r>
          </w:p>
        </w:tc>
        <w:tc>
          <w:tcPr>
            <w:tcW w:w="1914" w:type="dxa"/>
          </w:tcPr>
          <w:p w:rsidR="00AB6AA6" w:rsidRDefault="00AB6AA6" w:rsidP="00B81F08">
            <w:r>
              <w:t>25.58</w:t>
            </w:r>
          </w:p>
        </w:tc>
        <w:tc>
          <w:tcPr>
            <w:tcW w:w="1914" w:type="dxa"/>
          </w:tcPr>
          <w:p w:rsidR="00AB6AA6" w:rsidRDefault="00AB6AA6" w:rsidP="00B81F08">
            <w:r>
              <w:t>417949.98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1535189.71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7</w:t>
            </w:r>
          </w:p>
        </w:tc>
        <w:tc>
          <w:tcPr>
            <w:tcW w:w="1914" w:type="dxa"/>
          </w:tcPr>
          <w:p w:rsidR="00AB6AA6" w:rsidRDefault="00AB6AA6" w:rsidP="00B81F08">
            <w:r>
              <w:t>320° 47' 22''</w:t>
            </w:r>
          </w:p>
        </w:tc>
        <w:tc>
          <w:tcPr>
            <w:tcW w:w="1914" w:type="dxa"/>
          </w:tcPr>
          <w:p w:rsidR="00AB6AA6" w:rsidRDefault="00AB6AA6" w:rsidP="00B81F08">
            <w:r>
              <w:t>49.55</w:t>
            </w:r>
          </w:p>
        </w:tc>
        <w:tc>
          <w:tcPr>
            <w:tcW w:w="1914" w:type="dxa"/>
          </w:tcPr>
          <w:p w:rsidR="00AB6AA6" w:rsidRDefault="00AB6AA6" w:rsidP="00B81F08">
            <w:r>
              <w:t>417934.21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1535169.56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8</w:t>
            </w:r>
          </w:p>
        </w:tc>
        <w:tc>
          <w:tcPr>
            <w:tcW w:w="1914" w:type="dxa"/>
          </w:tcPr>
          <w:p w:rsidR="00AB6AA6" w:rsidRDefault="00AB6AA6" w:rsidP="00B81F08">
            <w:r>
              <w:t>54° 34' 0''</w:t>
            </w:r>
          </w:p>
        </w:tc>
        <w:tc>
          <w:tcPr>
            <w:tcW w:w="1914" w:type="dxa"/>
          </w:tcPr>
          <w:p w:rsidR="00AB6AA6" w:rsidRDefault="00AB6AA6" w:rsidP="00B81F08">
            <w:r>
              <w:t>28.34</w:t>
            </w:r>
          </w:p>
        </w:tc>
        <w:tc>
          <w:tcPr>
            <w:tcW w:w="1914" w:type="dxa"/>
          </w:tcPr>
          <w:p w:rsidR="00AB6AA6" w:rsidRDefault="00AB6AA6" w:rsidP="00B81F08">
            <w:r>
              <w:t>417972.6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1535138.24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9</w:t>
            </w:r>
          </w:p>
        </w:tc>
        <w:tc>
          <w:tcPr>
            <w:tcW w:w="1914" w:type="dxa"/>
          </w:tcPr>
          <w:p w:rsidR="00AB6AA6" w:rsidRDefault="00AB6AA6" w:rsidP="00B81F08">
            <w:r>
              <w:t>136° 35' 59''</w:t>
            </w:r>
          </w:p>
        </w:tc>
        <w:tc>
          <w:tcPr>
            <w:tcW w:w="1914" w:type="dxa"/>
          </w:tcPr>
          <w:p w:rsidR="00AB6AA6" w:rsidRDefault="00AB6AA6" w:rsidP="00B81F08">
            <w:r>
              <w:t>3.72</w:t>
            </w:r>
          </w:p>
        </w:tc>
        <w:tc>
          <w:tcPr>
            <w:tcW w:w="1914" w:type="dxa"/>
          </w:tcPr>
          <w:p w:rsidR="00AB6AA6" w:rsidRDefault="00AB6AA6" w:rsidP="00B81F08">
            <w:r>
              <w:t>417989.03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1535161.33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10</w:t>
            </w:r>
          </w:p>
        </w:tc>
        <w:tc>
          <w:tcPr>
            <w:tcW w:w="1914" w:type="dxa"/>
          </w:tcPr>
          <w:p w:rsidR="00AB6AA6" w:rsidRDefault="00AB6AA6" w:rsidP="00B81F08">
            <w:r>
              <w:t>56° 2' 51''</w:t>
            </w:r>
          </w:p>
        </w:tc>
        <w:tc>
          <w:tcPr>
            <w:tcW w:w="1914" w:type="dxa"/>
          </w:tcPr>
          <w:p w:rsidR="00AB6AA6" w:rsidRDefault="00AB6AA6" w:rsidP="00B81F08">
            <w:r>
              <w:t>31.48</w:t>
            </w:r>
          </w:p>
        </w:tc>
        <w:tc>
          <w:tcPr>
            <w:tcW w:w="1914" w:type="dxa"/>
          </w:tcPr>
          <w:p w:rsidR="00AB6AA6" w:rsidRDefault="00AB6AA6" w:rsidP="00B81F08">
            <w:r>
              <w:t>417986.32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1535163.89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11</w:t>
            </w:r>
          </w:p>
        </w:tc>
        <w:tc>
          <w:tcPr>
            <w:tcW w:w="1914" w:type="dxa"/>
          </w:tcPr>
          <w:p w:rsidR="00AB6AA6" w:rsidRDefault="00AB6AA6" w:rsidP="00B81F08">
            <w:r>
              <w:t>326° 9' 10''</w:t>
            </w:r>
          </w:p>
        </w:tc>
        <w:tc>
          <w:tcPr>
            <w:tcW w:w="1914" w:type="dxa"/>
          </w:tcPr>
          <w:p w:rsidR="00AB6AA6" w:rsidRDefault="00AB6AA6" w:rsidP="00B81F08">
            <w:r>
              <w:t>4.05</w:t>
            </w:r>
          </w:p>
        </w:tc>
        <w:tc>
          <w:tcPr>
            <w:tcW w:w="1914" w:type="dxa"/>
          </w:tcPr>
          <w:p w:rsidR="00AB6AA6" w:rsidRDefault="00AB6AA6" w:rsidP="00B81F08">
            <w:r>
              <w:t>418003.9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1535190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12</w:t>
            </w:r>
          </w:p>
        </w:tc>
        <w:tc>
          <w:tcPr>
            <w:tcW w:w="1914" w:type="dxa"/>
          </w:tcPr>
          <w:p w:rsidR="00AB6AA6" w:rsidRDefault="00AB6AA6" w:rsidP="00B81F08">
            <w:r>
              <w:t>57° 10' 47''</w:t>
            </w:r>
          </w:p>
        </w:tc>
        <w:tc>
          <w:tcPr>
            <w:tcW w:w="1914" w:type="dxa"/>
          </w:tcPr>
          <w:p w:rsidR="00AB6AA6" w:rsidRDefault="00AB6AA6" w:rsidP="00B81F08">
            <w:r>
              <w:t>23.04</w:t>
            </w:r>
          </w:p>
        </w:tc>
        <w:tc>
          <w:tcPr>
            <w:tcW w:w="1914" w:type="dxa"/>
          </w:tcPr>
          <w:p w:rsidR="00AB6AA6" w:rsidRDefault="00AB6AA6" w:rsidP="00B81F08">
            <w:r>
              <w:t>418007.26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1535187.75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13</w:t>
            </w:r>
          </w:p>
        </w:tc>
        <w:tc>
          <w:tcPr>
            <w:tcW w:w="1914" w:type="dxa"/>
          </w:tcPr>
          <w:p w:rsidR="00AB6AA6" w:rsidRDefault="00AB6AA6" w:rsidP="00B81F08">
            <w:r>
              <w:t>57° 11' 24''</w:t>
            </w:r>
          </w:p>
        </w:tc>
        <w:tc>
          <w:tcPr>
            <w:tcW w:w="1914" w:type="dxa"/>
          </w:tcPr>
          <w:p w:rsidR="00AB6AA6" w:rsidRDefault="00AB6AA6" w:rsidP="00B81F08">
            <w:r>
              <w:t>30.34</w:t>
            </w:r>
          </w:p>
        </w:tc>
        <w:tc>
          <w:tcPr>
            <w:tcW w:w="1914" w:type="dxa"/>
          </w:tcPr>
          <w:p w:rsidR="00AB6AA6" w:rsidRDefault="00AB6AA6" w:rsidP="00B81F08">
            <w:r>
              <w:t>418019.75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1535207.11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14</w:t>
            </w:r>
          </w:p>
        </w:tc>
        <w:tc>
          <w:tcPr>
            <w:tcW w:w="1914" w:type="dxa"/>
          </w:tcPr>
          <w:p w:rsidR="00AB6AA6" w:rsidRDefault="00AB6AA6" w:rsidP="00B81F08">
            <w:r>
              <w:t>143° 58' 33''</w:t>
            </w:r>
          </w:p>
        </w:tc>
        <w:tc>
          <w:tcPr>
            <w:tcW w:w="1914" w:type="dxa"/>
          </w:tcPr>
          <w:p w:rsidR="00AB6AA6" w:rsidRDefault="00AB6AA6" w:rsidP="00B81F08">
            <w:r>
              <w:t>41.06</w:t>
            </w:r>
          </w:p>
        </w:tc>
        <w:tc>
          <w:tcPr>
            <w:tcW w:w="1914" w:type="dxa"/>
          </w:tcPr>
          <w:p w:rsidR="00AB6AA6" w:rsidRDefault="00AB6AA6" w:rsidP="00B81F08">
            <w:r>
              <w:t>418036.19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1535232.61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15</w:t>
            </w:r>
          </w:p>
        </w:tc>
        <w:tc>
          <w:tcPr>
            <w:tcW w:w="1914" w:type="dxa"/>
          </w:tcPr>
          <w:p w:rsidR="00AB6AA6" w:rsidRDefault="00AB6AA6" w:rsidP="00B81F08">
            <w:r>
              <w:t>235° 28' 47''</w:t>
            </w:r>
          </w:p>
        </w:tc>
        <w:tc>
          <w:tcPr>
            <w:tcW w:w="1914" w:type="dxa"/>
          </w:tcPr>
          <w:p w:rsidR="00AB6AA6" w:rsidRDefault="00AB6AA6" w:rsidP="00B81F08">
            <w:r>
              <w:t>2.49</w:t>
            </w:r>
          </w:p>
        </w:tc>
        <w:tc>
          <w:tcPr>
            <w:tcW w:w="1914" w:type="dxa"/>
          </w:tcPr>
          <w:p w:rsidR="00AB6AA6" w:rsidRDefault="00AB6AA6" w:rsidP="00B81F08">
            <w:r>
              <w:t>418002.98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1535256.76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16</w:t>
            </w:r>
          </w:p>
        </w:tc>
        <w:tc>
          <w:tcPr>
            <w:tcW w:w="1914" w:type="dxa"/>
          </w:tcPr>
          <w:p w:rsidR="00AB6AA6" w:rsidRDefault="00AB6AA6" w:rsidP="00B81F08">
            <w:r>
              <w:t>235° 25' 31''</w:t>
            </w:r>
          </w:p>
        </w:tc>
        <w:tc>
          <w:tcPr>
            <w:tcW w:w="1914" w:type="dxa"/>
          </w:tcPr>
          <w:p w:rsidR="00AB6AA6" w:rsidRDefault="00AB6AA6" w:rsidP="00B81F08">
            <w:r>
              <w:t>27.67</w:t>
            </w:r>
          </w:p>
        </w:tc>
        <w:tc>
          <w:tcPr>
            <w:tcW w:w="1914" w:type="dxa"/>
          </w:tcPr>
          <w:p w:rsidR="00AB6AA6" w:rsidRDefault="00AB6AA6" w:rsidP="00B81F08">
            <w:r>
              <w:t>418001.57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1535254.71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</w:t>
            </w:r>
          </w:p>
        </w:tc>
        <w:tc>
          <w:tcPr>
            <w:tcW w:w="1914" w:type="dxa"/>
          </w:tcPr>
          <w:p w:rsidR="00AB6AA6" w:rsidRDefault="00AB6AA6" w:rsidP="00B81F08">
            <w:r>
              <w:t>237° 58' 59''</w:t>
            </w:r>
          </w:p>
        </w:tc>
        <w:tc>
          <w:tcPr>
            <w:tcW w:w="1914" w:type="dxa"/>
          </w:tcPr>
          <w:p w:rsidR="00AB6AA6" w:rsidRDefault="00AB6AA6" w:rsidP="00B81F08">
            <w:r>
              <w:t>31.63</w:t>
            </w:r>
          </w:p>
        </w:tc>
        <w:tc>
          <w:tcPr>
            <w:tcW w:w="1914" w:type="dxa"/>
          </w:tcPr>
          <w:p w:rsidR="00AB6AA6" w:rsidRDefault="00AB6AA6" w:rsidP="00B81F08">
            <w:r>
              <w:t>418089.5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1535195.1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</w:t>
            </w:r>
          </w:p>
        </w:tc>
        <w:tc>
          <w:tcPr>
            <w:tcW w:w="1914" w:type="dxa"/>
          </w:tcPr>
          <w:p w:rsidR="00AB6AA6" w:rsidRDefault="00AB6AA6" w:rsidP="00B81F08">
            <w:r>
              <w:t>326° 24' 5''</w:t>
            </w:r>
          </w:p>
        </w:tc>
        <w:tc>
          <w:tcPr>
            <w:tcW w:w="1914" w:type="dxa"/>
          </w:tcPr>
          <w:p w:rsidR="00AB6AA6" w:rsidRDefault="00AB6AA6" w:rsidP="00B81F08">
            <w:r>
              <w:t>12.79</w:t>
            </w:r>
          </w:p>
        </w:tc>
        <w:tc>
          <w:tcPr>
            <w:tcW w:w="1914" w:type="dxa"/>
          </w:tcPr>
          <w:p w:rsidR="00AB6AA6" w:rsidRDefault="00AB6AA6" w:rsidP="00B81F08">
            <w:r>
              <w:t>418072.73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1535168.28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3</w:t>
            </w:r>
          </w:p>
        </w:tc>
        <w:tc>
          <w:tcPr>
            <w:tcW w:w="1914" w:type="dxa"/>
          </w:tcPr>
          <w:p w:rsidR="00AB6AA6" w:rsidRDefault="00AB6AA6" w:rsidP="00B81F08">
            <w:r>
              <w:t>233° 8' 0''</w:t>
            </w:r>
          </w:p>
        </w:tc>
        <w:tc>
          <w:tcPr>
            <w:tcW w:w="1914" w:type="dxa"/>
          </w:tcPr>
          <w:p w:rsidR="00AB6AA6" w:rsidRDefault="00AB6AA6" w:rsidP="00B81F08">
            <w:r>
              <w:t>18.86</w:t>
            </w:r>
          </w:p>
        </w:tc>
        <w:tc>
          <w:tcPr>
            <w:tcW w:w="1914" w:type="dxa"/>
          </w:tcPr>
          <w:p w:rsidR="00AB6AA6" w:rsidRDefault="00AB6AA6" w:rsidP="00B81F08">
            <w:r>
              <w:t>418083.38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1535161.2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4</w:t>
            </w:r>
          </w:p>
        </w:tc>
        <w:tc>
          <w:tcPr>
            <w:tcW w:w="1914" w:type="dxa"/>
          </w:tcPr>
          <w:p w:rsidR="00AB6AA6" w:rsidRDefault="00AB6AA6" w:rsidP="00B81F08">
            <w:r>
              <w:t>327° 39' 17''</w:t>
            </w:r>
          </w:p>
        </w:tc>
        <w:tc>
          <w:tcPr>
            <w:tcW w:w="1914" w:type="dxa"/>
          </w:tcPr>
          <w:p w:rsidR="00AB6AA6" w:rsidRDefault="00AB6AA6" w:rsidP="00B81F08">
            <w:r>
              <w:t>15.01</w:t>
            </w:r>
          </w:p>
        </w:tc>
        <w:tc>
          <w:tcPr>
            <w:tcW w:w="1914" w:type="dxa"/>
          </w:tcPr>
          <w:p w:rsidR="00AB6AA6" w:rsidRDefault="00AB6AA6" w:rsidP="00B81F08">
            <w:r>
              <w:t>418072.07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1535146.11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5</w:t>
            </w:r>
          </w:p>
        </w:tc>
        <w:tc>
          <w:tcPr>
            <w:tcW w:w="1914" w:type="dxa"/>
          </w:tcPr>
          <w:p w:rsidR="00AB6AA6" w:rsidRDefault="00AB6AA6" w:rsidP="00B81F08">
            <w:r>
              <w:t>296° 33' 17''</w:t>
            </w:r>
          </w:p>
        </w:tc>
        <w:tc>
          <w:tcPr>
            <w:tcW w:w="1914" w:type="dxa"/>
          </w:tcPr>
          <w:p w:rsidR="00AB6AA6" w:rsidRDefault="00AB6AA6" w:rsidP="00B81F08">
            <w:r>
              <w:t>12.28</w:t>
            </w:r>
          </w:p>
        </w:tc>
        <w:tc>
          <w:tcPr>
            <w:tcW w:w="1914" w:type="dxa"/>
          </w:tcPr>
          <w:p w:rsidR="00AB6AA6" w:rsidRDefault="00AB6AA6" w:rsidP="00B81F08">
            <w:r>
              <w:t>418084.75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1535138.08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6</w:t>
            </w:r>
          </w:p>
        </w:tc>
        <w:tc>
          <w:tcPr>
            <w:tcW w:w="1914" w:type="dxa"/>
          </w:tcPr>
          <w:p w:rsidR="00AB6AA6" w:rsidRDefault="00AB6AA6" w:rsidP="00B81F08">
            <w:r>
              <w:t>268° 57' 47''</w:t>
            </w:r>
          </w:p>
        </w:tc>
        <w:tc>
          <w:tcPr>
            <w:tcW w:w="1914" w:type="dxa"/>
          </w:tcPr>
          <w:p w:rsidR="00AB6AA6" w:rsidRDefault="00AB6AA6" w:rsidP="00B81F08">
            <w:r>
              <w:t>9.95</w:t>
            </w:r>
          </w:p>
        </w:tc>
        <w:tc>
          <w:tcPr>
            <w:tcW w:w="1914" w:type="dxa"/>
          </w:tcPr>
          <w:p w:rsidR="00AB6AA6" w:rsidRDefault="00AB6AA6" w:rsidP="00B81F08">
            <w:r>
              <w:t>418090.23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1535127.1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7</w:t>
            </w:r>
          </w:p>
        </w:tc>
        <w:tc>
          <w:tcPr>
            <w:tcW w:w="1914" w:type="dxa"/>
          </w:tcPr>
          <w:p w:rsidR="00AB6AA6" w:rsidRDefault="00AB6AA6" w:rsidP="00B81F08">
            <w:r>
              <w:t>255° 8' 15''</w:t>
            </w:r>
          </w:p>
        </w:tc>
        <w:tc>
          <w:tcPr>
            <w:tcW w:w="1914" w:type="dxa"/>
          </w:tcPr>
          <w:p w:rsidR="00AB6AA6" w:rsidRDefault="00AB6AA6" w:rsidP="00B81F08">
            <w:r>
              <w:t>5.89</w:t>
            </w:r>
          </w:p>
        </w:tc>
        <w:tc>
          <w:tcPr>
            <w:tcW w:w="1914" w:type="dxa"/>
          </w:tcPr>
          <w:p w:rsidR="00AB6AA6" w:rsidRDefault="00AB6AA6" w:rsidP="00B81F08">
            <w:r>
              <w:t>418090.05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1535117.15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8</w:t>
            </w:r>
          </w:p>
        </w:tc>
        <w:tc>
          <w:tcPr>
            <w:tcW w:w="1914" w:type="dxa"/>
          </w:tcPr>
          <w:p w:rsidR="00AB6AA6" w:rsidRDefault="00AB6AA6" w:rsidP="00B81F08">
            <w:r>
              <w:t>244° 40' 39''</w:t>
            </w:r>
          </w:p>
        </w:tc>
        <w:tc>
          <w:tcPr>
            <w:tcW w:w="1914" w:type="dxa"/>
          </w:tcPr>
          <w:p w:rsidR="00AB6AA6" w:rsidRDefault="00AB6AA6" w:rsidP="00B81F08">
            <w:r>
              <w:t>2.29</w:t>
            </w:r>
          </w:p>
        </w:tc>
        <w:tc>
          <w:tcPr>
            <w:tcW w:w="1914" w:type="dxa"/>
          </w:tcPr>
          <w:p w:rsidR="00AB6AA6" w:rsidRDefault="00AB6AA6" w:rsidP="00B81F08">
            <w:r>
              <w:t>418088.54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1535111.46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9</w:t>
            </w:r>
          </w:p>
        </w:tc>
        <w:tc>
          <w:tcPr>
            <w:tcW w:w="1914" w:type="dxa"/>
          </w:tcPr>
          <w:p w:rsidR="00AB6AA6" w:rsidRDefault="00AB6AA6" w:rsidP="00B81F08">
            <w:r>
              <w:t>244° 40' 28''</w:t>
            </w:r>
          </w:p>
        </w:tc>
        <w:tc>
          <w:tcPr>
            <w:tcW w:w="1914" w:type="dxa"/>
          </w:tcPr>
          <w:p w:rsidR="00AB6AA6" w:rsidRDefault="00AB6AA6" w:rsidP="00B81F08">
            <w:r>
              <w:t>6.59</w:t>
            </w:r>
          </w:p>
        </w:tc>
        <w:tc>
          <w:tcPr>
            <w:tcW w:w="1914" w:type="dxa"/>
          </w:tcPr>
          <w:p w:rsidR="00AB6AA6" w:rsidRDefault="00AB6AA6" w:rsidP="00B81F08">
            <w:r>
              <w:t>418087.57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1535109.39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10</w:t>
            </w:r>
          </w:p>
        </w:tc>
        <w:tc>
          <w:tcPr>
            <w:tcW w:w="1914" w:type="dxa"/>
          </w:tcPr>
          <w:p w:rsidR="00AB6AA6" w:rsidRDefault="00AB6AA6" w:rsidP="00B81F08">
            <w:r>
              <w:t>234° 4' 48''</w:t>
            </w:r>
          </w:p>
        </w:tc>
        <w:tc>
          <w:tcPr>
            <w:tcW w:w="1914" w:type="dxa"/>
          </w:tcPr>
          <w:p w:rsidR="00AB6AA6" w:rsidRDefault="00AB6AA6" w:rsidP="00B81F08">
            <w:r>
              <w:t>22.91</w:t>
            </w:r>
          </w:p>
        </w:tc>
        <w:tc>
          <w:tcPr>
            <w:tcW w:w="1914" w:type="dxa"/>
          </w:tcPr>
          <w:p w:rsidR="00AB6AA6" w:rsidRDefault="00AB6AA6" w:rsidP="00B81F08">
            <w:r>
              <w:t>418084.75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1535103.43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11</w:t>
            </w:r>
          </w:p>
        </w:tc>
        <w:tc>
          <w:tcPr>
            <w:tcW w:w="1914" w:type="dxa"/>
          </w:tcPr>
          <w:p w:rsidR="00AB6AA6" w:rsidRDefault="00AB6AA6" w:rsidP="00B81F08">
            <w:r>
              <w:t>270° 0' 0''</w:t>
            </w:r>
          </w:p>
        </w:tc>
        <w:tc>
          <w:tcPr>
            <w:tcW w:w="1914" w:type="dxa"/>
          </w:tcPr>
          <w:p w:rsidR="00AB6AA6" w:rsidRDefault="00AB6AA6" w:rsidP="00B81F08">
            <w:r>
              <w:t>16.2</w:t>
            </w:r>
          </w:p>
        </w:tc>
        <w:tc>
          <w:tcPr>
            <w:tcW w:w="1914" w:type="dxa"/>
          </w:tcPr>
          <w:p w:rsidR="00AB6AA6" w:rsidRDefault="00AB6AA6" w:rsidP="00B81F08">
            <w:r>
              <w:t>418071.31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1535084.88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12</w:t>
            </w:r>
          </w:p>
        </w:tc>
        <w:tc>
          <w:tcPr>
            <w:tcW w:w="1914" w:type="dxa"/>
          </w:tcPr>
          <w:p w:rsidR="00AB6AA6" w:rsidRDefault="00AB6AA6" w:rsidP="00B81F08">
            <w:r>
              <w:t>182° 21' 31''</w:t>
            </w:r>
          </w:p>
        </w:tc>
        <w:tc>
          <w:tcPr>
            <w:tcW w:w="1914" w:type="dxa"/>
          </w:tcPr>
          <w:p w:rsidR="00AB6AA6" w:rsidRDefault="00AB6AA6" w:rsidP="00B81F08">
            <w:r>
              <w:t>13.45</w:t>
            </w:r>
          </w:p>
        </w:tc>
        <w:tc>
          <w:tcPr>
            <w:tcW w:w="1914" w:type="dxa"/>
          </w:tcPr>
          <w:p w:rsidR="00AB6AA6" w:rsidRDefault="00AB6AA6" w:rsidP="00B81F08">
            <w:r>
              <w:t>418071.31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1535068.68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13</w:t>
            </w:r>
          </w:p>
        </w:tc>
        <w:tc>
          <w:tcPr>
            <w:tcW w:w="1914" w:type="dxa"/>
          </w:tcPr>
          <w:p w:rsidR="00AB6AA6" w:rsidRDefault="00AB6AA6" w:rsidP="00B81F08">
            <w:r>
              <w:t>278° 44' 4''</w:t>
            </w:r>
          </w:p>
        </w:tc>
        <w:tc>
          <w:tcPr>
            <w:tcW w:w="1914" w:type="dxa"/>
          </w:tcPr>
          <w:p w:rsidR="00AB6AA6" w:rsidRDefault="00AB6AA6" w:rsidP="00B81F08">
            <w:r>
              <w:t>1.5</w:t>
            </w:r>
          </w:p>
        </w:tc>
        <w:tc>
          <w:tcPr>
            <w:tcW w:w="1914" w:type="dxa"/>
          </w:tcPr>
          <w:p w:rsidR="00AB6AA6" w:rsidRDefault="00AB6AA6" w:rsidP="00B81F08">
            <w:r>
              <w:t>418057.87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1535068.13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14</w:t>
            </w:r>
          </w:p>
        </w:tc>
        <w:tc>
          <w:tcPr>
            <w:tcW w:w="1914" w:type="dxa"/>
          </w:tcPr>
          <w:p w:rsidR="00AB6AA6" w:rsidRDefault="00AB6AA6" w:rsidP="00B81F08">
            <w:r>
              <w:t>234° 4' 47''</w:t>
            </w:r>
          </w:p>
        </w:tc>
        <w:tc>
          <w:tcPr>
            <w:tcW w:w="1914" w:type="dxa"/>
          </w:tcPr>
          <w:p w:rsidR="00AB6AA6" w:rsidRDefault="00AB6AA6" w:rsidP="00B81F08">
            <w:r>
              <w:t>69.11</w:t>
            </w:r>
          </w:p>
        </w:tc>
        <w:tc>
          <w:tcPr>
            <w:tcW w:w="1914" w:type="dxa"/>
          </w:tcPr>
          <w:p w:rsidR="00AB6AA6" w:rsidRDefault="00AB6AA6" w:rsidP="00B81F08">
            <w:r>
              <w:t>418058.1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1535066.65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15</w:t>
            </w:r>
          </w:p>
        </w:tc>
        <w:tc>
          <w:tcPr>
            <w:tcW w:w="1914" w:type="dxa"/>
          </w:tcPr>
          <w:p w:rsidR="00AB6AA6" w:rsidRDefault="00AB6AA6" w:rsidP="00B81F08">
            <w:r>
              <w:t>283° 13' 38''</w:t>
            </w:r>
          </w:p>
        </w:tc>
        <w:tc>
          <w:tcPr>
            <w:tcW w:w="1914" w:type="dxa"/>
          </w:tcPr>
          <w:p w:rsidR="00AB6AA6" w:rsidRDefault="00AB6AA6" w:rsidP="00B81F08">
            <w:r>
              <w:t>3.69</w:t>
            </w:r>
          </w:p>
        </w:tc>
        <w:tc>
          <w:tcPr>
            <w:tcW w:w="1914" w:type="dxa"/>
          </w:tcPr>
          <w:p w:rsidR="00AB6AA6" w:rsidRDefault="00AB6AA6" w:rsidP="00B81F08">
            <w:r>
              <w:t>418017.55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1535010.68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16</w:t>
            </w:r>
          </w:p>
        </w:tc>
        <w:tc>
          <w:tcPr>
            <w:tcW w:w="1914" w:type="dxa"/>
          </w:tcPr>
          <w:p w:rsidR="00AB6AA6" w:rsidRDefault="00AB6AA6" w:rsidP="00B81F08">
            <w:r>
              <w:t>6° 12' 40''</w:t>
            </w:r>
          </w:p>
        </w:tc>
        <w:tc>
          <w:tcPr>
            <w:tcW w:w="1914" w:type="dxa"/>
          </w:tcPr>
          <w:p w:rsidR="00AB6AA6" w:rsidRDefault="00AB6AA6" w:rsidP="00B81F08">
            <w:r>
              <w:t>46.11</w:t>
            </w:r>
          </w:p>
        </w:tc>
        <w:tc>
          <w:tcPr>
            <w:tcW w:w="1914" w:type="dxa"/>
          </w:tcPr>
          <w:p w:rsidR="00AB6AA6" w:rsidRDefault="00AB6AA6" w:rsidP="00B81F08">
            <w:r>
              <w:t>418018.4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1535007.09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17</w:t>
            </w:r>
          </w:p>
        </w:tc>
        <w:tc>
          <w:tcPr>
            <w:tcW w:w="1914" w:type="dxa"/>
          </w:tcPr>
          <w:p w:rsidR="00AB6AA6" w:rsidRDefault="00AB6AA6" w:rsidP="00B81F08">
            <w:r>
              <w:t>95° 50' 54''</w:t>
            </w:r>
          </w:p>
        </w:tc>
        <w:tc>
          <w:tcPr>
            <w:tcW w:w="1914" w:type="dxa"/>
          </w:tcPr>
          <w:p w:rsidR="00AB6AA6" w:rsidRDefault="00AB6AA6" w:rsidP="00B81F08">
            <w:r>
              <w:t>6.99</w:t>
            </w:r>
          </w:p>
        </w:tc>
        <w:tc>
          <w:tcPr>
            <w:tcW w:w="1914" w:type="dxa"/>
          </w:tcPr>
          <w:p w:rsidR="00AB6AA6" w:rsidRDefault="00AB6AA6" w:rsidP="00B81F08">
            <w:r>
              <w:t>418064.24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1535012.07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18</w:t>
            </w:r>
          </w:p>
        </w:tc>
        <w:tc>
          <w:tcPr>
            <w:tcW w:w="1914" w:type="dxa"/>
          </w:tcPr>
          <w:p w:rsidR="00AB6AA6" w:rsidRDefault="00AB6AA6" w:rsidP="00B81F08">
            <w:r>
              <w:t>15° 3' 59''</w:t>
            </w:r>
          </w:p>
        </w:tc>
        <w:tc>
          <w:tcPr>
            <w:tcW w:w="1914" w:type="dxa"/>
          </w:tcPr>
          <w:p w:rsidR="00AB6AA6" w:rsidRDefault="00AB6AA6" w:rsidP="00B81F08">
            <w:r>
              <w:t>20.24</w:t>
            </w:r>
          </w:p>
        </w:tc>
        <w:tc>
          <w:tcPr>
            <w:tcW w:w="1914" w:type="dxa"/>
          </w:tcPr>
          <w:p w:rsidR="00AB6AA6" w:rsidRDefault="00AB6AA6" w:rsidP="00B81F08">
            <w:r>
              <w:t>418063.53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1535019.03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19</w:t>
            </w:r>
          </w:p>
        </w:tc>
        <w:tc>
          <w:tcPr>
            <w:tcW w:w="1914" w:type="dxa"/>
          </w:tcPr>
          <w:p w:rsidR="00AB6AA6" w:rsidRDefault="00AB6AA6" w:rsidP="00B81F08">
            <w:r>
              <w:t>270° 51' 49''</w:t>
            </w:r>
          </w:p>
        </w:tc>
        <w:tc>
          <w:tcPr>
            <w:tcW w:w="1914" w:type="dxa"/>
          </w:tcPr>
          <w:p w:rsidR="00AB6AA6" w:rsidRDefault="00AB6AA6" w:rsidP="00B81F08">
            <w:r>
              <w:t>27.86</w:t>
            </w:r>
          </w:p>
        </w:tc>
        <w:tc>
          <w:tcPr>
            <w:tcW w:w="1914" w:type="dxa"/>
          </w:tcPr>
          <w:p w:rsidR="00AB6AA6" w:rsidRDefault="00AB6AA6" w:rsidP="00B81F08">
            <w:r>
              <w:t>418083.07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1535024.29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20</w:t>
            </w:r>
          </w:p>
        </w:tc>
        <w:tc>
          <w:tcPr>
            <w:tcW w:w="1914" w:type="dxa"/>
          </w:tcPr>
          <w:p w:rsidR="00AB6AA6" w:rsidRDefault="00AB6AA6" w:rsidP="00B81F08">
            <w:r>
              <w:t>6° 30' 35''</w:t>
            </w:r>
          </w:p>
        </w:tc>
        <w:tc>
          <w:tcPr>
            <w:tcW w:w="1914" w:type="dxa"/>
          </w:tcPr>
          <w:p w:rsidR="00AB6AA6" w:rsidRDefault="00AB6AA6" w:rsidP="00B81F08">
            <w:r>
              <w:t>26.72</w:t>
            </w:r>
          </w:p>
        </w:tc>
        <w:tc>
          <w:tcPr>
            <w:tcW w:w="1914" w:type="dxa"/>
          </w:tcPr>
          <w:p w:rsidR="00AB6AA6" w:rsidRDefault="00AB6AA6" w:rsidP="00B81F08">
            <w:r>
              <w:t>418083.49</w:t>
            </w:r>
          </w:p>
        </w:tc>
        <w:tc>
          <w:tcPr>
            <w:tcW w:w="1915" w:type="dxa"/>
          </w:tcPr>
          <w:p w:rsidR="00AB6AA6" w:rsidRDefault="00AB6AA6" w:rsidP="00B81F08">
            <w:r>
              <w:t>1534996.43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21</w:t>
            </w:r>
          </w:p>
        </w:tc>
        <w:tc>
          <w:tcPr>
            <w:tcW w:w="1914" w:type="dxa"/>
          </w:tcPr>
          <w:p w:rsidR="00AB6AA6" w:rsidRDefault="00AB6AA6" w:rsidP="00B81F08">
            <w:r>
              <w:t>69° 53' 40''</w:t>
            </w:r>
          </w:p>
        </w:tc>
        <w:tc>
          <w:tcPr>
            <w:tcW w:w="1914" w:type="dxa"/>
          </w:tcPr>
          <w:p w:rsidR="00AB6AA6" w:rsidRDefault="00AB6AA6" w:rsidP="00B81F08">
            <w:r>
              <w:t>30.81</w:t>
            </w:r>
          </w:p>
        </w:tc>
        <w:tc>
          <w:tcPr>
            <w:tcW w:w="1914" w:type="dxa"/>
          </w:tcPr>
          <w:p w:rsidR="00AB6AA6" w:rsidRDefault="00AB6AA6" w:rsidP="00B81F08">
            <w:r>
              <w:t>418110.04</w:t>
            </w:r>
          </w:p>
        </w:tc>
        <w:tc>
          <w:tcPr>
            <w:tcW w:w="1915" w:type="dxa"/>
          </w:tcPr>
          <w:p w:rsidR="00AB6AA6" w:rsidRDefault="00AB6AA6" w:rsidP="00B81F08">
            <w:r>
              <w:t>1534999.46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22</w:t>
            </w:r>
          </w:p>
        </w:tc>
        <w:tc>
          <w:tcPr>
            <w:tcW w:w="1914" w:type="dxa"/>
          </w:tcPr>
          <w:p w:rsidR="00AB6AA6" w:rsidRDefault="00AB6AA6" w:rsidP="00B81F08">
            <w:r>
              <w:t>70° 43' 28''</w:t>
            </w:r>
          </w:p>
        </w:tc>
        <w:tc>
          <w:tcPr>
            <w:tcW w:w="1914" w:type="dxa"/>
          </w:tcPr>
          <w:p w:rsidR="00AB6AA6" w:rsidRDefault="00AB6AA6" w:rsidP="00B81F08">
            <w:r>
              <w:t>9.27</w:t>
            </w:r>
          </w:p>
        </w:tc>
        <w:tc>
          <w:tcPr>
            <w:tcW w:w="1914" w:type="dxa"/>
          </w:tcPr>
          <w:p w:rsidR="00AB6AA6" w:rsidRDefault="00AB6AA6" w:rsidP="00B81F08">
            <w:r>
              <w:t>418120.63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1535028.39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23</w:t>
            </w:r>
          </w:p>
        </w:tc>
        <w:tc>
          <w:tcPr>
            <w:tcW w:w="1914" w:type="dxa"/>
          </w:tcPr>
          <w:p w:rsidR="00AB6AA6" w:rsidRDefault="00AB6AA6" w:rsidP="00B81F08">
            <w:r>
              <w:t>68° 28' 36''</w:t>
            </w:r>
          </w:p>
        </w:tc>
        <w:tc>
          <w:tcPr>
            <w:tcW w:w="1914" w:type="dxa"/>
          </w:tcPr>
          <w:p w:rsidR="00AB6AA6" w:rsidRDefault="00AB6AA6" w:rsidP="00B81F08">
            <w:r>
              <w:t>33.28</w:t>
            </w:r>
          </w:p>
        </w:tc>
        <w:tc>
          <w:tcPr>
            <w:tcW w:w="1914" w:type="dxa"/>
          </w:tcPr>
          <w:p w:rsidR="00AB6AA6" w:rsidRDefault="00AB6AA6" w:rsidP="00B81F08">
            <w:r>
              <w:t>418123.69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1535037.14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24</w:t>
            </w:r>
          </w:p>
        </w:tc>
        <w:tc>
          <w:tcPr>
            <w:tcW w:w="1914" w:type="dxa"/>
          </w:tcPr>
          <w:p w:rsidR="00AB6AA6" w:rsidRDefault="00AB6AA6" w:rsidP="00B81F08">
            <w:r>
              <w:t>70° 20' 39''</w:t>
            </w:r>
          </w:p>
        </w:tc>
        <w:tc>
          <w:tcPr>
            <w:tcW w:w="1914" w:type="dxa"/>
          </w:tcPr>
          <w:p w:rsidR="00AB6AA6" w:rsidRDefault="00AB6AA6" w:rsidP="00B81F08">
            <w:r>
              <w:t>37.4</w:t>
            </w:r>
          </w:p>
        </w:tc>
        <w:tc>
          <w:tcPr>
            <w:tcW w:w="1914" w:type="dxa"/>
          </w:tcPr>
          <w:p w:rsidR="00AB6AA6" w:rsidRDefault="00AB6AA6" w:rsidP="00B81F08">
            <w:r>
              <w:t>418135.9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1535068.1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25</w:t>
            </w:r>
          </w:p>
        </w:tc>
        <w:tc>
          <w:tcPr>
            <w:tcW w:w="1914" w:type="dxa"/>
          </w:tcPr>
          <w:p w:rsidR="00AB6AA6" w:rsidRDefault="00AB6AA6" w:rsidP="00B81F08">
            <w:r>
              <w:t>52° 22' 16''</w:t>
            </w:r>
          </w:p>
        </w:tc>
        <w:tc>
          <w:tcPr>
            <w:tcW w:w="1914" w:type="dxa"/>
          </w:tcPr>
          <w:p w:rsidR="00AB6AA6" w:rsidRDefault="00AB6AA6" w:rsidP="00B81F08">
            <w:r>
              <w:t>34.72</w:t>
            </w:r>
          </w:p>
        </w:tc>
        <w:tc>
          <w:tcPr>
            <w:tcW w:w="1914" w:type="dxa"/>
          </w:tcPr>
          <w:p w:rsidR="00AB6AA6" w:rsidRDefault="00AB6AA6" w:rsidP="00B81F08">
            <w:r>
              <w:t>418148.48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1535103.32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26</w:t>
            </w:r>
          </w:p>
        </w:tc>
        <w:tc>
          <w:tcPr>
            <w:tcW w:w="1914" w:type="dxa"/>
          </w:tcPr>
          <w:p w:rsidR="00AB6AA6" w:rsidRDefault="00AB6AA6" w:rsidP="00B81F08">
            <w:r>
              <w:t>108° 42' 42''</w:t>
            </w:r>
          </w:p>
        </w:tc>
        <w:tc>
          <w:tcPr>
            <w:tcW w:w="1914" w:type="dxa"/>
          </w:tcPr>
          <w:p w:rsidR="00AB6AA6" w:rsidRDefault="00AB6AA6" w:rsidP="00B81F08">
            <w:r>
              <w:t>6.55</w:t>
            </w:r>
          </w:p>
        </w:tc>
        <w:tc>
          <w:tcPr>
            <w:tcW w:w="1914" w:type="dxa"/>
          </w:tcPr>
          <w:p w:rsidR="00AB6AA6" w:rsidRDefault="00AB6AA6" w:rsidP="00B81F08">
            <w:r>
              <w:t>418169.68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1535130.82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27</w:t>
            </w:r>
          </w:p>
        </w:tc>
        <w:tc>
          <w:tcPr>
            <w:tcW w:w="1914" w:type="dxa"/>
          </w:tcPr>
          <w:p w:rsidR="00AB6AA6" w:rsidRDefault="00AB6AA6" w:rsidP="00B81F08">
            <w:r>
              <w:t>145° 25' 49''</w:t>
            </w:r>
          </w:p>
        </w:tc>
        <w:tc>
          <w:tcPr>
            <w:tcW w:w="1914" w:type="dxa"/>
          </w:tcPr>
          <w:p w:rsidR="00AB6AA6" w:rsidRDefault="00AB6AA6" w:rsidP="00B81F08">
            <w:r>
              <w:t>14.45</w:t>
            </w:r>
          </w:p>
        </w:tc>
        <w:tc>
          <w:tcPr>
            <w:tcW w:w="1914" w:type="dxa"/>
          </w:tcPr>
          <w:p w:rsidR="00AB6AA6" w:rsidRDefault="00AB6AA6" w:rsidP="00B81F08">
            <w:r>
              <w:t>418167.58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1535137.02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28</w:t>
            </w:r>
          </w:p>
        </w:tc>
        <w:tc>
          <w:tcPr>
            <w:tcW w:w="1914" w:type="dxa"/>
          </w:tcPr>
          <w:p w:rsidR="00AB6AA6" w:rsidRDefault="00AB6AA6" w:rsidP="00B81F08">
            <w:r>
              <w:t>143° 7' 33''</w:t>
            </w:r>
          </w:p>
        </w:tc>
        <w:tc>
          <w:tcPr>
            <w:tcW w:w="1914" w:type="dxa"/>
          </w:tcPr>
          <w:p w:rsidR="00AB6AA6" w:rsidRDefault="00AB6AA6" w:rsidP="00B81F08">
            <w:r>
              <w:t>52.38</w:t>
            </w:r>
          </w:p>
        </w:tc>
        <w:tc>
          <w:tcPr>
            <w:tcW w:w="1914" w:type="dxa"/>
          </w:tcPr>
          <w:p w:rsidR="00AB6AA6" w:rsidRDefault="00AB6AA6" w:rsidP="00B81F08">
            <w:r>
              <w:t>418155.68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1535145.22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29</w:t>
            </w:r>
          </w:p>
        </w:tc>
        <w:tc>
          <w:tcPr>
            <w:tcW w:w="1914" w:type="dxa"/>
          </w:tcPr>
          <w:p w:rsidR="00AB6AA6" w:rsidRDefault="00AB6AA6" w:rsidP="00B81F08">
            <w:r>
              <w:t>142° 46' 10''</w:t>
            </w:r>
          </w:p>
        </w:tc>
        <w:tc>
          <w:tcPr>
            <w:tcW w:w="1914" w:type="dxa"/>
          </w:tcPr>
          <w:p w:rsidR="00AB6AA6" w:rsidRDefault="00AB6AA6" w:rsidP="00B81F08">
            <w:r>
              <w:t>30.49</w:t>
            </w:r>
          </w:p>
        </w:tc>
        <w:tc>
          <w:tcPr>
            <w:tcW w:w="1914" w:type="dxa"/>
          </w:tcPr>
          <w:p w:rsidR="00AB6AA6" w:rsidRDefault="00AB6AA6" w:rsidP="00B81F08">
            <w:r>
              <w:t>418113.78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1535176.65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</w:t>
            </w:r>
          </w:p>
        </w:tc>
        <w:tc>
          <w:tcPr>
            <w:tcW w:w="1914" w:type="dxa"/>
          </w:tcPr>
          <w:p w:rsidR="00AB6AA6" w:rsidRDefault="00AB6AA6" w:rsidP="00B81F08">
            <w:r>
              <w:t>234° 12' 55''</w:t>
            </w:r>
          </w:p>
        </w:tc>
        <w:tc>
          <w:tcPr>
            <w:tcW w:w="1914" w:type="dxa"/>
          </w:tcPr>
          <w:p w:rsidR="00AB6AA6" w:rsidRDefault="00AB6AA6" w:rsidP="00B81F08">
            <w:r>
              <w:t>35.89</w:t>
            </w:r>
          </w:p>
        </w:tc>
        <w:tc>
          <w:tcPr>
            <w:tcW w:w="1914" w:type="dxa"/>
          </w:tcPr>
          <w:p w:rsidR="00AB6AA6" w:rsidRDefault="00AB6AA6" w:rsidP="00B81F08">
            <w:r>
              <w:t>417951.37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1535290.89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</w:t>
            </w:r>
          </w:p>
        </w:tc>
        <w:tc>
          <w:tcPr>
            <w:tcW w:w="1914" w:type="dxa"/>
          </w:tcPr>
          <w:p w:rsidR="00AB6AA6" w:rsidRDefault="00AB6AA6" w:rsidP="00B81F08">
            <w:r>
              <w:t>233° 14' 43''</w:t>
            </w:r>
          </w:p>
        </w:tc>
        <w:tc>
          <w:tcPr>
            <w:tcW w:w="1914" w:type="dxa"/>
          </w:tcPr>
          <w:p w:rsidR="00AB6AA6" w:rsidRDefault="00AB6AA6" w:rsidP="00B81F08">
            <w:r>
              <w:t>24.9</w:t>
            </w:r>
          </w:p>
        </w:tc>
        <w:tc>
          <w:tcPr>
            <w:tcW w:w="1914" w:type="dxa"/>
          </w:tcPr>
          <w:p w:rsidR="00AB6AA6" w:rsidRDefault="00AB6AA6" w:rsidP="00B81F08">
            <w:r>
              <w:t>417930.38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1535261.77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3</w:t>
            </w:r>
          </w:p>
        </w:tc>
        <w:tc>
          <w:tcPr>
            <w:tcW w:w="1914" w:type="dxa"/>
          </w:tcPr>
          <w:p w:rsidR="00AB6AA6" w:rsidRDefault="00AB6AA6" w:rsidP="00B81F08">
            <w:r>
              <w:t>227° 2' 20''</w:t>
            </w:r>
          </w:p>
        </w:tc>
        <w:tc>
          <w:tcPr>
            <w:tcW w:w="1914" w:type="dxa"/>
          </w:tcPr>
          <w:p w:rsidR="00AB6AA6" w:rsidRDefault="00AB6AA6" w:rsidP="00B81F08">
            <w:r>
              <w:t>21.86</w:t>
            </w:r>
          </w:p>
        </w:tc>
        <w:tc>
          <w:tcPr>
            <w:tcW w:w="1914" w:type="dxa"/>
          </w:tcPr>
          <w:p w:rsidR="00AB6AA6" w:rsidRDefault="00AB6AA6" w:rsidP="00B81F08">
            <w:r>
              <w:t>417915.48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1535241.82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4</w:t>
            </w:r>
          </w:p>
        </w:tc>
        <w:tc>
          <w:tcPr>
            <w:tcW w:w="1914" w:type="dxa"/>
          </w:tcPr>
          <w:p w:rsidR="00AB6AA6" w:rsidRDefault="00AB6AA6" w:rsidP="00B81F08">
            <w:r>
              <w:t>234° 40' 7''</w:t>
            </w:r>
          </w:p>
        </w:tc>
        <w:tc>
          <w:tcPr>
            <w:tcW w:w="1914" w:type="dxa"/>
          </w:tcPr>
          <w:p w:rsidR="00AB6AA6" w:rsidRDefault="00AB6AA6" w:rsidP="00B81F08">
            <w:r>
              <w:t>19.37</w:t>
            </w:r>
          </w:p>
        </w:tc>
        <w:tc>
          <w:tcPr>
            <w:tcW w:w="1914" w:type="dxa"/>
          </w:tcPr>
          <w:p w:rsidR="00AB6AA6" w:rsidRDefault="00AB6AA6" w:rsidP="00B81F08">
            <w:r>
              <w:t>417900.58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1535225.82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5</w:t>
            </w:r>
          </w:p>
        </w:tc>
        <w:tc>
          <w:tcPr>
            <w:tcW w:w="1914" w:type="dxa"/>
          </w:tcPr>
          <w:p w:rsidR="00AB6AA6" w:rsidRDefault="00AB6AA6" w:rsidP="00B81F08">
            <w:r>
              <w:t>234° 12' 55''</w:t>
            </w:r>
          </w:p>
        </w:tc>
        <w:tc>
          <w:tcPr>
            <w:tcW w:w="1914" w:type="dxa"/>
          </w:tcPr>
          <w:p w:rsidR="00AB6AA6" w:rsidRDefault="00AB6AA6" w:rsidP="00B81F08">
            <w:r>
              <w:t>21.02</w:t>
            </w:r>
          </w:p>
        </w:tc>
        <w:tc>
          <w:tcPr>
            <w:tcW w:w="1914" w:type="dxa"/>
          </w:tcPr>
          <w:p w:rsidR="00AB6AA6" w:rsidRDefault="00AB6AA6" w:rsidP="00B81F08">
            <w:r>
              <w:t>417889.38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1535210.02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6</w:t>
            </w:r>
          </w:p>
        </w:tc>
        <w:tc>
          <w:tcPr>
            <w:tcW w:w="1914" w:type="dxa"/>
          </w:tcPr>
          <w:p w:rsidR="00AB6AA6" w:rsidRDefault="00AB6AA6" w:rsidP="00B81F08">
            <w:r>
              <w:t>249° 16' 32''</w:t>
            </w:r>
          </w:p>
        </w:tc>
        <w:tc>
          <w:tcPr>
            <w:tcW w:w="1914" w:type="dxa"/>
          </w:tcPr>
          <w:p w:rsidR="00AB6AA6" w:rsidRDefault="00AB6AA6" w:rsidP="00B81F08">
            <w:r>
              <w:t>12.94</w:t>
            </w:r>
          </w:p>
        </w:tc>
        <w:tc>
          <w:tcPr>
            <w:tcW w:w="1914" w:type="dxa"/>
          </w:tcPr>
          <w:p w:rsidR="00AB6AA6" w:rsidRDefault="00AB6AA6" w:rsidP="00B81F08">
            <w:r>
              <w:t>417877.09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1535192.97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7</w:t>
            </w:r>
          </w:p>
        </w:tc>
        <w:tc>
          <w:tcPr>
            <w:tcW w:w="1914" w:type="dxa"/>
          </w:tcPr>
          <w:p w:rsidR="00AB6AA6" w:rsidRDefault="00AB6AA6" w:rsidP="00B81F08">
            <w:r>
              <w:t>267° 59' 54''</w:t>
            </w:r>
          </w:p>
        </w:tc>
        <w:tc>
          <w:tcPr>
            <w:tcW w:w="1914" w:type="dxa"/>
          </w:tcPr>
          <w:p w:rsidR="00AB6AA6" w:rsidRDefault="00AB6AA6" w:rsidP="00B81F08">
            <w:r>
              <w:t>18.18</w:t>
            </w:r>
          </w:p>
        </w:tc>
        <w:tc>
          <w:tcPr>
            <w:tcW w:w="1914" w:type="dxa"/>
          </w:tcPr>
          <w:p w:rsidR="00AB6AA6" w:rsidRDefault="00AB6AA6" w:rsidP="00B81F08">
            <w:r>
              <w:t>417872.51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1535180.87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8</w:t>
            </w:r>
          </w:p>
        </w:tc>
        <w:tc>
          <w:tcPr>
            <w:tcW w:w="1914" w:type="dxa"/>
          </w:tcPr>
          <w:p w:rsidR="00AB6AA6" w:rsidRDefault="00AB6AA6" w:rsidP="00B81F08">
            <w:r>
              <w:t>283° 36' 31''</w:t>
            </w:r>
          </w:p>
        </w:tc>
        <w:tc>
          <w:tcPr>
            <w:tcW w:w="1914" w:type="dxa"/>
          </w:tcPr>
          <w:p w:rsidR="00AB6AA6" w:rsidRDefault="00AB6AA6" w:rsidP="00B81F08">
            <w:r>
              <w:t>34.13</w:t>
            </w:r>
          </w:p>
        </w:tc>
        <w:tc>
          <w:tcPr>
            <w:tcW w:w="1914" w:type="dxa"/>
          </w:tcPr>
          <w:p w:rsidR="00AB6AA6" w:rsidRDefault="00AB6AA6" w:rsidP="00B81F08">
            <w:r>
              <w:t>417871.88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1535162.7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9</w:t>
            </w:r>
          </w:p>
        </w:tc>
        <w:tc>
          <w:tcPr>
            <w:tcW w:w="1914" w:type="dxa"/>
          </w:tcPr>
          <w:p w:rsidR="00AB6AA6" w:rsidRDefault="00AB6AA6" w:rsidP="00B81F08">
            <w:r>
              <w:t>53° 49' 14''</w:t>
            </w:r>
          </w:p>
        </w:tc>
        <w:tc>
          <w:tcPr>
            <w:tcW w:w="1914" w:type="dxa"/>
          </w:tcPr>
          <w:p w:rsidR="00AB6AA6" w:rsidRDefault="00AB6AA6" w:rsidP="00B81F08">
            <w:r>
              <w:t>50.54</w:t>
            </w:r>
          </w:p>
        </w:tc>
        <w:tc>
          <w:tcPr>
            <w:tcW w:w="1914" w:type="dxa"/>
          </w:tcPr>
          <w:p w:rsidR="00AB6AA6" w:rsidRDefault="00AB6AA6" w:rsidP="00B81F08">
            <w:r>
              <w:t>417879.91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1535129.52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10</w:t>
            </w:r>
          </w:p>
        </w:tc>
        <w:tc>
          <w:tcPr>
            <w:tcW w:w="1914" w:type="dxa"/>
          </w:tcPr>
          <w:p w:rsidR="00AB6AA6" w:rsidRDefault="00AB6AA6" w:rsidP="00B81F08">
            <w:r>
              <w:t>40° 10' 22''</w:t>
            </w:r>
          </w:p>
        </w:tc>
        <w:tc>
          <w:tcPr>
            <w:tcW w:w="1914" w:type="dxa"/>
          </w:tcPr>
          <w:p w:rsidR="00AB6AA6" w:rsidRDefault="00AB6AA6" w:rsidP="00B81F08">
            <w:r>
              <w:t>17.98</w:t>
            </w:r>
          </w:p>
        </w:tc>
        <w:tc>
          <w:tcPr>
            <w:tcW w:w="1914" w:type="dxa"/>
          </w:tcPr>
          <w:p w:rsidR="00AB6AA6" w:rsidRDefault="00AB6AA6" w:rsidP="00B81F08">
            <w:r>
              <w:t>417909.74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1535170.32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11</w:t>
            </w:r>
          </w:p>
        </w:tc>
        <w:tc>
          <w:tcPr>
            <w:tcW w:w="1914" w:type="dxa"/>
          </w:tcPr>
          <w:p w:rsidR="00AB6AA6" w:rsidRDefault="00AB6AA6" w:rsidP="00B81F08">
            <w:r>
              <w:t>53° 52' 40''</w:t>
            </w:r>
          </w:p>
        </w:tc>
        <w:tc>
          <w:tcPr>
            <w:tcW w:w="1914" w:type="dxa"/>
          </w:tcPr>
          <w:p w:rsidR="00AB6AA6" w:rsidRDefault="00AB6AA6" w:rsidP="00B81F08">
            <w:r>
              <w:t>22.22</w:t>
            </w:r>
          </w:p>
        </w:tc>
        <w:tc>
          <w:tcPr>
            <w:tcW w:w="1914" w:type="dxa"/>
          </w:tcPr>
          <w:p w:rsidR="00AB6AA6" w:rsidRDefault="00AB6AA6" w:rsidP="00B81F08">
            <w:r>
              <w:t>417923.48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1535181.92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12</w:t>
            </w:r>
          </w:p>
        </w:tc>
        <w:tc>
          <w:tcPr>
            <w:tcW w:w="1914" w:type="dxa"/>
          </w:tcPr>
          <w:p w:rsidR="00AB6AA6" w:rsidRDefault="00AB6AA6" w:rsidP="00B81F08">
            <w:r>
              <w:t>53° 2' 22''</w:t>
            </w:r>
          </w:p>
        </w:tc>
        <w:tc>
          <w:tcPr>
            <w:tcW w:w="1914" w:type="dxa"/>
          </w:tcPr>
          <w:p w:rsidR="00AB6AA6" w:rsidRDefault="00AB6AA6" w:rsidP="00B81F08">
            <w:r>
              <w:t>6.32</w:t>
            </w:r>
          </w:p>
        </w:tc>
        <w:tc>
          <w:tcPr>
            <w:tcW w:w="1914" w:type="dxa"/>
          </w:tcPr>
          <w:p w:rsidR="00AB6AA6" w:rsidRDefault="00AB6AA6" w:rsidP="00B81F08">
            <w:r>
              <w:t>417936.58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1535199.87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13</w:t>
            </w:r>
          </w:p>
        </w:tc>
        <w:tc>
          <w:tcPr>
            <w:tcW w:w="1914" w:type="dxa"/>
          </w:tcPr>
          <w:p w:rsidR="00AB6AA6" w:rsidRDefault="00AB6AA6" w:rsidP="00B81F08">
            <w:r>
              <w:t>97° 7' 30''</w:t>
            </w:r>
          </w:p>
        </w:tc>
        <w:tc>
          <w:tcPr>
            <w:tcW w:w="1914" w:type="dxa"/>
          </w:tcPr>
          <w:p w:rsidR="00AB6AA6" w:rsidRDefault="00AB6AA6" w:rsidP="00B81F08">
            <w:r>
              <w:t>2.42</w:t>
            </w:r>
          </w:p>
        </w:tc>
        <w:tc>
          <w:tcPr>
            <w:tcW w:w="1914" w:type="dxa"/>
          </w:tcPr>
          <w:p w:rsidR="00AB6AA6" w:rsidRDefault="00AB6AA6" w:rsidP="00B81F08">
            <w:r>
              <w:t>417940.38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1535204.92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14</w:t>
            </w:r>
          </w:p>
        </w:tc>
        <w:tc>
          <w:tcPr>
            <w:tcW w:w="1914" w:type="dxa"/>
          </w:tcPr>
          <w:p w:rsidR="00AB6AA6" w:rsidRDefault="00AB6AA6" w:rsidP="00B81F08">
            <w:r>
              <w:t>55° 5' 17''</w:t>
            </w:r>
          </w:p>
        </w:tc>
        <w:tc>
          <w:tcPr>
            <w:tcW w:w="1914" w:type="dxa"/>
          </w:tcPr>
          <w:p w:rsidR="00AB6AA6" w:rsidRDefault="00AB6AA6" w:rsidP="00B81F08">
            <w:r>
              <w:t>11.71</w:t>
            </w:r>
          </w:p>
        </w:tc>
        <w:tc>
          <w:tcPr>
            <w:tcW w:w="1914" w:type="dxa"/>
          </w:tcPr>
          <w:p w:rsidR="00AB6AA6" w:rsidRDefault="00AB6AA6" w:rsidP="00B81F08">
            <w:r>
              <w:t>417940.08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1535207.32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15</w:t>
            </w:r>
          </w:p>
        </w:tc>
        <w:tc>
          <w:tcPr>
            <w:tcW w:w="1914" w:type="dxa"/>
          </w:tcPr>
          <w:p w:rsidR="00AB6AA6" w:rsidRDefault="00AB6AA6" w:rsidP="00B81F08">
            <w:r>
              <w:t>51° 5' 56''</w:t>
            </w:r>
          </w:p>
        </w:tc>
        <w:tc>
          <w:tcPr>
            <w:tcW w:w="1914" w:type="dxa"/>
          </w:tcPr>
          <w:p w:rsidR="00AB6AA6" w:rsidRDefault="00AB6AA6" w:rsidP="00B81F08">
            <w:r>
              <w:t>7.32</w:t>
            </w:r>
          </w:p>
        </w:tc>
        <w:tc>
          <w:tcPr>
            <w:tcW w:w="1914" w:type="dxa"/>
          </w:tcPr>
          <w:p w:rsidR="00AB6AA6" w:rsidRDefault="00AB6AA6" w:rsidP="00B81F08">
            <w:r>
              <w:t>417946.78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1535216.92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16</w:t>
            </w:r>
          </w:p>
        </w:tc>
        <w:tc>
          <w:tcPr>
            <w:tcW w:w="1914" w:type="dxa"/>
          </w:tcPr>
          <w:p w:rsidR="00AB6AA6" w:rsidRDefault="00AB6AA6" w:rsidP="00B81F08">
            <w:r>
              <w:t>143° 58' 10''</w:t>
            </w:r>
          </w:p>
        </w:tc>
        <w:tc>
          <w:tcPr>
            <w:tcW w:w="1914" w:type="dxa"/>
          </w:tcPr>
          <w:p w:rsidR="00AB6AA6" w:rsidRDefault="00AB6AA6" w:rsidP="00B81F08">
            <w:r>
              <w:t>5.44</w:t>
            </w:r>
          </w:p>
        </w:tc>
        <w:tc>
          <w:tcPr>
            <w:tcW w:w="1914" w:type="dxa"/>
          </w:tcPr>
          <w:p w:rsidR="00AB6AA6" w:rsidRDefault="00AB6AA6" w:rsidP="00B81F08">
            <w:r>
              <w:t>417951.38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1535222.62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17</w:t>
            </w:r>
          </w:p>
        </w:tc>
        <w:tc>
          <w:tcPr>
            <w:tcW w:w="1914" w:type="dxa"/>
          </w:tcPr>
          <w:p w:rsidR="00AB6AA6" w:rsidRDefault="00AB6AA6" w:rsidP="00B81F08">
            <w:r>
              <w:t>51° 8' 23''</w:t>
            </w:r>
          </w:p>
        </w:tc>
        <w:tc>
          <w:tcPr>
            <w:tcW w:w="1914" w:type="dxa"/>
          </w:tcPr>
          <w:p w:rsidR="00AB6AA6" w:rsidRDefault="00AB6AA6" w:rsidP="00B81F08">
            <w:r>
              <w:t>17.85</w:t>
            </w:r>
          </w:p>
        </w:tc>
        <w:tc>
          <w:tcPr>
            <w:tcW w:w="1914" w:type="dxa"/>
          </w:tcPr>
          <w:p w:rsidR="00AB6AA6" w:rsidRDefault="00AB6AA6" w:rsidP="00B81F08">
            <w:r>
              <w:t>417946.98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1535225.82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18</w:t>
            </w:r>
          </w:p>
        </w:tc>
        <w:tc>
          <w:tcPr>
            <w:tcW w:w="1914" w:type="dxa"/>
          </w:tcPr>
          <w:p w:rsidR="00AB6AA6" w:rsidRDefault="00AB6AA6" w:rsidP="00B81F08">
            <w:r>
              <w:t>54° 13' 10''</w:t>
            </w:r>
          </w:p>
        </w:tc>
        <w:tc>
          <w:tcPr>
            <w:tcW w:w="1914" w:type="dxa"/>
          </w:tcPr>
          <w:p w:rsidR="00AB6AA6" w:rsidRDefault="00AB6AA6" w:rsidP="00B81F08">
            <w:r>
              <w:t>16.53</w:t>
            </w:r>
          </w:p>
        </w:tc>
        <w:tc>
          <w:tcPr>
            <w:tcW w:w="1914" w:type="dxa"/>
          </w:tcPr>
          <w:p w:rsidR="00AB6AA6" w:rsidRDefault="00AB6AA6" w:rsidP="00B81F08">
            <w:r>
              <w:t>417958.18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1535239.72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19</w:t>
            </w:r>
          </w:p>
        </w:tc>
        <w:tc>
          <w:tcPr>
            <w:tcW w:w="1914" w:type="dxa"/>
          </w:tcPr>
          <w:p w:rsidR="00AB6AA6" w:rsidRDefault="00AB6AA6" w:rsidP="00B81F08">
            <w:r>
              <w:t>54° 13' 7''</w:t>
            </w:r>
          </w:p>
        </w:tc>
        <w:tc>
          <w:tcPr>
            <w:tcW w:w="1914" w:type="dxa"/>
          </w:tcPr>
          <w:p w:rsidR="00AB6AA6" w:rsidRDefault="00AB6AA6" w:rsidP="00B81F08">
            <w:r>
              <w:t>21</w:t>
            </w:r>
          </w:p>
        </w:tc>
        <w:tc>
          <w:tcPr>
            <w:tcW w:w="1914" w:type="dxa"/>
          </w:tcPr>
          <w:p w:rsidR="00AB6AA6" w:rsidRDefault="00AB6AA6" w:rsidP="00B81F08">
            <w:r>
              <w:t>417967.84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1535253.13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20</w:t>
            </w:r>
          </w:p>
        </w:tc>
        <w:tc>
          <w:tcPr>
            <w:tcW w:w="1914" w:type="dxa"/>
          </w:tcPr>
          <w:p w:rsidR="00AB6AA6" w:rsidRDefault="00AB6AA6" w:rsidP="00B81F08">
            <w:r>
              <w:t>144° 13' 9''</w:t>
            </w:r>
          </w:p>
        </w:tc>
        <w:tc>
          <w:tcPr>
            <w:tcW w:w="1914" w:type="dxa"/>
          </w:tcPr>
          <w:p w:rsidR="00AB6AA6" w:rsidRDefault="00AB6AA6" w:rsidP="00B81F08">
            <w:r>
              <w:t>35.44</w:t>
            </w:r>
          </w:p>
        </w:tc>
        <w:tc>
          <w:tcPr>
            <w:tcW w:w="1914" w:type="dxa"/>
          </w:tcPr>
          <w:p w:rsidR="00AB6AA6" w:rsidRDefault="00AB6AA6" w:rsidP="00B81F08">
            <w:r>
              <w:t>417980.12</w:t>
            </w:r>
          </w:p>
        </w:tc>
        <w:tc>
          <w:tcPr>
            <w:tcW w:w="1915" w:type="dxa"/>
          </w:tcPr>
          <w:p w:rsidR="00AB6AA6" w:rsidRDefault="00AB6AA6" w:rsidP="00B81F08">
            <w:r>
              <w:t>1535270.16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</w:t>
            </w:r>
          </w:p>
        </w:tc>
        <w:tc>
          <w:tcPr>
            <w:tcW w:w="1914" w:type="dxa"/>
          </w:tcPr>
          <w:p w:rsidR="00AB6AA6" w:rsidRDefault="00AB6AA6" w:rsidP="00B81F08">
            <w:r>
              <w:t>192° 32' 41''</w:t>
            </w:r>
          </w:p>
        </w:tc>
        <w:tc>
          <w:tcPr>
            <w:tcW w:w="1914" w:type="dxa"/>
          </w:tcPr>
          <w:p w:rsidR="00AB6AA6" w:rsidRDefault="00AB6AA6" w:rsidP="00B81F08">
            <w:r>
              <w:t>9.74</w:t>
            </w:r>
          </w:p>
        </w:tc>
        <w:tc>
          <w:tcPr>
            <w:tcW w:w="1914" w:type="dxa"/>
          </w:tcPr>
          <w:p w:rsidR="00AB6AA6" w:rsidRDefault="00AB6AA6" w:rsidP="00B81F08">
            <w:r>
              <w:t>417823.91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1535181.08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</w:t>
            </w:r>
          </w:p>
        </w:tc>
        <w:tc>
          <w:tcPr>
            <w:tcW w:w="1914" w:type="dxa"/>
          </w:tcPr>
          <w:p w:rsidR="00AB6AA6" w:rsidRDefault="00AB6AA6" w:rsidP="00B81F08">
            <w:r>
              <w:t>215° 8' 12''</w:t>
            </w:r>
          </w:p>
        </w:tc>
        <w:tc>
          <w:tcPr>
            <w:tcW w:w="1914" w:type="dxa"/>
          </w:tcPr>
          <w:p w:rsidR="00AB6AA6" w:rsidRDefault="00AB6AA6" w:rsidP="00B81F08">
            <w:r>
              <w:t>6.98</w:t>
            </w:r>
          </w:p>
        </w:tc>
        <w:tc>
          <w:tcPr>
            <w:tcW w:w="1914" w:type="dxa"/>
          </w:tcPr>
          <w:p w:rsidR="00AB6AA6" w:rsidRDefault="00AB6AA6" w:rsidP="00B81F08">
            <w:r>
              <w:t>417814.41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1535178.97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3</w:t>
            </w:r>
          </w:p>
        </w:tc>
        <w:tc>
          <w:tcPr>
            <w:tcW w:w="1914" w:type="dxa"/>
          </w:tcPr>
          <w:p w:rsidR="00AB6AA6" w:rsidRDefault="00AB6AA6" w:rsidP="00B81F08">
            <w:r>
              <w:t>242° 44' 55''</w:t>
            </w:r>
          </w:p>
        </w:tc>
        <w:tc>
          <w:tcPr>
            <w:tcW w:w="1914" w:type="dxa"/>
          </w:tcPr>
          <w:p w:rsidR="00AB6AA6" w:rsidRDefault="00AB6AA6" w:rsidP="00B81F08">
            <w:r>
              <w:t>7.84</w:t>
            </w:r>
          </w:p>
        </w:tc>
        <w:tc>
          <w:tcPr>
            <w:tcW w:w="1914" w:type="dxa"/>
          </w:tcPr>
          <w:p w:rsidR="00AB6AA6" w:rsidRDefault="00AB6AA6" w:rsidP="00B81F08">
            <w:r>
              <w:t>417808.7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1535174.95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4</w:t>
            </w:r>
          </w:p>
        </w:tc>
        <w:tc>
          <w:tcPr>
            <w:tcW w:w="1914" w:type="dxa"/>
          </w:tcPr>
          <w:p w:rsidR="00AB6AA6" w:rsidRDefault="00AB6AA6" w:rsidP="00B81F08">
            <w:r>
              <w:t>281° 22' 33''</w:t>
            </w:r>
          </w:p>
        </w:tc>
        <w:tc>
          <w:tcPr>
            <w:tcW w:w="1914" w:type="dxa"/>
          </w:tcPr>
          <w:p w:rsidR="00AB6AA6" w:rsidRDefault="00AB6AA6" w:rsidP="00B81F08">
            <w:r>
              <w:t>28.88</w:t>
            </w:r>
          </w:p>
        </w:tc>
        <w:tc>
          <w:tcPr>
            <w:tcW w:w="1914" w:type="dxa"/>
          </w:tcPr>
          <w:p w:rsidR="00AB6AA6" w:rsidRDefault="00AB6AA6" w:rsidP="00B81F08">
            <w:r>
              <w:t>417805.11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1535167.98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5</w:t>
            </w:r>
          </w:p>
        </w:tc>
        <w:tc>
          <w:tcPr>
            <w:tcW w:w="1914" w:type="dxa"/>
          </w:tcPr>
          <w:p w:rsidR="00AB6AA6" w:rsidRDefault="00AB6AA6" w:rsidP="00B81F08">
            <w:r>
              <w:t>281° 22' 33''</w:t>
            </w:r>
          </w:p>
        </w:tc>
        <w:tc>
          <w:tcPr>
            <w:tcW w:w="1914" w:type="dxa"/>
          </w:tcPr>
          <w:p w:rsidR="00AB6AA6" w:rsidRDefault="00AB6AA6" w:rsidP="00B81F08">
            <w:r>
              <w:t>38</w:t>
            </w:r>
          </w:p>
        </w:tc>
        <w:tc>
          <w:tcPr>
            <w:tcW w:w="1914" w:type="dxa"/>
          </w:tcPr>
          <w:p w:rsidR="00AB6AA6" w:rsidRDefault="00AB6AA6" w:rsidP="00B81F08">
            <w:r>
              <w:t>417810.81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1535139.67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6</w:t>
            </w:r>
          </w:p>
        </w:tc>
        <w:tc>
          <w:tcPr>
            <w:tcW w:w="1914" w:type="dxa"/>
          </w:tcPr>
          <w:p w:rsidR="00AB6AA6" w:rsidRDefault="00AB6AA6" w:rsidP="00B81F08">
            <w:r>
              <w:t>281° 22' 31''</w:t>
            </w:r>
          </w:p>
        </w:tc>
        <w:tc>
          <w:tcPr>
            <w:tcW w:w="1914" w:type="dxa"/>
          </w:tcPr>
          <w:p w:rsidR="00AB6AA6" w:rsidRDefault="00AB6AA6" w:rsidP="00B81F08">
            <w:r>
              <w:t>39.16</w:t>
            </w:r>
          </w:p>
        </w:tc>
        <w:tc>
          <w:tcPr>
            <w:tcW w:w="1914" w:type="dxa"/>
          </w:tcPr>
          <w:p w:rsidR="00AB6AA6" w:rsidRDefault="00AB6AA6" w:rsidP="00B81F08">
            <w:r>
              <w:t>417818.3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1535102.41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7</w:t>
            </w:r>
          </w:p>
        </w:tc>
        <w:tc>
          <w:tcPr>
            <w:tcW w:w="1914" w:type="dxa"/>
          </w:tcPr>
          <w:p w:rsidR="00AB6AA6" w:rsidRDefault="00AB6AA6" w:rsidP="00B81F08">
            <w:r>
              <w:t>355° 56' 19''</w:t>
            </w:r>
          </w:p>
        </w:tc>
        <w:tc>
          <w:tcPr>
            <w:tcW w:w="1914" w:type="dxa"/>
          </w:tcPr>
          <w:p w:rsidR="00AB6AA6" w:rsidRDefault="00AB6AA6" w:rsidP="00B81F08">
            <w:r>
              <w:t>5.93</w:t>
            </w:r>
          </w:p>
        </w:tc>
        <w:tc>
          <w:tcPr>
            <w:tcW w:w="1914" w:type="dxa"/>
          </w:tcPr>
          <w:p w:rsidR="00AB6AA6" w:rsidRDefault="00AB6AA6" w:rsidP="00B81F08">
            <w:r>
              <w:t>417826.03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1535064.02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8</w:t>
            </w:r>
          </w:p>
        </w:tc>
        <w:tc>
          <w:tcPr>
            <w:tcW w:w="1914" w:type="dxa"/>
          </w:tcPr>
          <w:p w:rsidR="00AB6AA6" w:rsidRDefault="00AB6AA6" w:rsidP="00B81F08">
            <w:r>
              <w:t>52° 47' 5''</w:t>
            </w:r>
          </w:p>
        </w:tc>
        <w:tc>
          <w:tcPr>
            <w:tcW w:w="1914" w:type="dxa"/>
          </w:tcPr>
          <w:p w:rsidR="00AB6AA6" w:rsidRDefault="00AB6AA6" w:rsidP="00B81F08">
            <w:r>
              <w:t>40.47</w:t>
            </w:r>
          </w:p>
        </w:tc>
        <w:tc>
          <w:tcPr>
            <w:tcW w:w="1914" w:type="dxa"/>
          </w:tcPr>
          <w:p w:rsidR="00AB6AA6" w:rsidRDefault="00AB6AA6" w:rsidP="00B81F08">
            <w:r>
              <w:t>417831.94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1535063.61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9</w:t>
            </w:r>
          </w:p>
        </w:tc>
        <w:tc>
          <w:tcPr>
            <w:tcW w:w="1914" w:type="dxa"/>
          </w:tcPr>
          <w:p w:rsidR="00AB6AA6" w:rsidRDefault="00AB6AA6" w:rsidP="00B81F08">
            <w:r>
              <w:t>52° 47' 6''</w:t>
            </w:r>
          </w:p>
        </w:tc>
        <w:tc>
          <w:tcPr>
            <w:tcW w:w="1914" w:type="dxa"/>
          </w:tcPr>
          <w:p w:rsidR="00AB6AA6" w:rsidRDefault="00AB6AA6" w:rsidP="00B81F08">
            <w:r>
              <w:t>22.41</w:t>
            </w:r>
          </w:p>
        </w:tc>
        <w:tc>
          <w:tcPr>
            <w:tcW w:w="1914" w:type="dxa"/>
          </w:tcPr>
          <w:p w:rsidR="00AB6AA6" w:rsidRDefault="00AB6AA6" w:rsidP="00B81F08">
            <w:r>
              <w:t>417856.42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1535095.84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10</w:t>
            </w:r>
          </w:p>
        </w:tc>
        <w:tc>
          <w:tcPr>
            <w:tcW w:w="1914" w:type="dxa"/>
          </w:tcPr>
          <w:p w:rsidR="00AB6AA6" w:rsidRDefault="00AB6AA6" w:rsidP="00B81F08">
            <w:r>
              <w:t>100° 59' 25''</w:t>
            </w:r>
          </w:p>
        </w:tc>
        <w:tc>
          <w:tcPr>
            <w:tcW w:w="1914" w:type="dxa"/>
          </w:tcPr>
          <w:p w:rsidR="00AB6AA6" w:rsidRDefault="00AB6AA6" w:rsidP="00B81F08">
            <w:r>
              <w:t>29</w:t>
            </w:r>
          </w:p>
        </w:tc>
        <w:tc>
          <w:tcPr>
            <w:tcW w:w="1914" w:type="dxa"/>
          </w:tcPr>
          <w:p w:rsidR="00AB6AA6" w:rsidRDefault="00AB6AA6" w:rsidP="00B81F08">
            <w:r>
              <w:t>417869.97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1535113.68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11</w:t>
            </w:r>
          </w:p>
        </w:tc>
        <w:tc>
          <w:tcPr>
            <w:tcW w:w="1914" w:type="dxa"/>
          </w:tcPr>
          <w:p w:rsidR="00AB6AA6" w:rsidRDefault="00AB6AA6" w:rsidP="00B81F08">
            <w:r>
              <w:t>101° 2' 28''</w:t>
            </w:r>
          </w:p>
        </w:tc>
        <w:tc>
          <w:tcPr>
            <w:tcW w:w="1914" w:type="dxa"/>
          </w:tcPr>
          <w:p w:rsidR="00AB6AA6" w:rsidRDefault="00AB6AA6" w:rsidP="00B81F08">
            <w:r>
              <w:t>27.39</w:t>
            </w:r>
          </w:p>
        </w:tc>
        <w:tc>
          <w:tcPr>
            <w:tcW w:w="1914" w:type="dxa"/>
          </w:tcPr>
          <w:p w:rsidR="00AB6AA6" w:rsidRDefault="00AB6AA6" w:rsidP="00B81F08">
            <w:r>
              <w:t>417864.44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1535142.15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12</w:t>
            </w:r>
          </w:p>
        </w:tc>
        <w:tc>
          <w:tcPr>
            <w:tcW w:w="1914" w:type="dxa"/>
          </w:tcPr>
          <w:p w:rsidR="00AB6AA6" w:rsidRDefault="00AB6AA6" w:rsidP="00B81F08">
            <w:r>
              <w:t>161° 9' 7''</w:t>
            </w:r>
          </w:p>
        </w:tc>
        <w:tc>
          <w:tcPr>
            <w:tcW w:w="1914" w:type="dxa"/>
          </w:tcPr>
          <w:p w:rsidR="00AB6AA6" w:rsidRDefault="00AB6AA6" w:rsidP="00B81F08">
            <w:r>
              <w:t>32.67</w:t>
            </w:r>
          </w:p>
        </w:tc>
        <w:tc>
          <w:tcPr>
            <w:tcW w:w="1914" w:type="dxa"/>
          </w:tcPr>
          <w:p w:rsidR="00AB6AA6" w:rsidRDefault="00AB6AA6" w:rsidP="00B81F08">
            <w:r>
              <w:t>417859.2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1535169.03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13</w:t>
            </w:r>
          </w:p>
        </w:tc>
        <w:tc>
          <w:tcPr>
            <w:tcW w:w="1914" w:type="dxa"/>
          </w:tcPr>
          <w:p w:rsidR="00AB6AA6" w:rsidRDefault="00AB6AA6" w:rsidP="00B81F08">
            <w:r>
              <w:t>161° 9' 10''</w:t>
            </w:r>
          </w:p>
        </w:tc>
        <w:tc>
          <w:tcPr>
            <w:tcW w:w="1914" w:type="dxa"/>
          </w:tcPr>
          <w:p w:rsidR="00AB6AA6" w:rsidRDefault="00AB6AA6" w:rsidP="00B81F08">
            <w:r>
              <w:t>4.62</w:t>
            </w:r>
          </w:p>
        </w:tc>
        <w:tc>
          <w:tcPr>
            <w:tcW w:w="1914" w:type="dxa"/>
          </w:tcPr>
          <w:p w:rsidR="00AB6AA6" w:rsidRDefault="00AB6AA6" w:rsidP="00B81F08">
            <w:r>
              <w:t>417828.28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1535179.59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1</w:t>
            </w:r>
          </w:p>
        </w:tc>
        <w:tc>
          <w:tcPr>
            <w:tcW w:w="1914" w:type="dxa"/>
          </w:tcPr>
          <w:p w:rsidR="00AB6AA6" w:rsidRDefault="00AB6AA6" w:rsidP="00B81F08">
            <w:r>
              <w:t>234° 33' 47''</w:t>
            </w:r>
          </w:p>
        </w:tc>
        <w:tc>
          <w:tcPr>
            <w:tcW w:w="1914" w:type="dxa"/>
          </w:tcPr>
          <w:p w:rsidR="00AB6AA6" w:rsidRDefault="00AB6AA6" w:rsidP="00B81F08">
            <w:r>
              <w:t>49.59</w:t>
            </w:r>
          </w:p>
        </w:tc>
        <w:tc>
          <w:tcPr>
            <w:tcW w:w="1914" w:type="dxa"/>
          </w:tcPr>
          <w:p w:rsidR="00AB6AA6" w:rsidRDefault="00AB6AA6" w:rsidP="00B81F08">
            <w:r>
              <w:t>418015.63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1535167.67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2</w:t>
            </w:r>
          </w:p>
        </w:tc>
        <w:tc>
          <w:tcPr>
            <w:tcW w:w="1914" w:type="dxa"/>
          </w:tcPr>
          <w:p w:rsidR="00AB6AA6" w:rsidRDefault="00AB6AA6" w:rsidP="00B81F08">
            <w:r>
              <w:t>321° 36' 30''</w:t>
            </w:r>
          </w:p>
        </w:tc>
        <w:tc>
          <w:tcPr>
            <w:tcW w:w="1914" w:type="dxa"/>
          </w:tcPr>
          <w:p w:rsidR="00AB6AA6" w:rsidRDefault="00AB6AA6" w:rsidP="00B81F08">
            <w:r>
              <w:t>40.06</w:t>
            </w:r>
          </w:p>
        </w:tc>
        <w:tc>
          <w:tcPr>
            <w:tcW w:w="1914" w:type="dxa"/>
          </w:tcPr>
          <w:p w:rsidR="00AB6AA6" w:rsidRDefault="00AB6AA6" w:rsidP="00B81F08">
            <w:r>
              <w:t>417986.88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1535127.27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3</w:t>
            </w:r>
          </w:p>
        </w:tc>
        <w:tc>
          <w:tcPr>
            <w:tcW w:w="1914" w:type="dxa"/>
          </w:tcPr>
          <w:p w:rsidR="00AB6AA6" w:rsidRDefault="00AB6AA6" w:rsidP="00B81F08">
            <w:r>
              <w:t>322° 0' 12''</w:t>
            </w:r>
          </w:p>
        </w:tc>
        <w:tc>
          <w:tcPr>
            <w:tcW w:w="1914" w:type="dxa"/>
          </w:tcPr>
          <w:p w:rsidR="00AB6AA6" w:rsidRDefault="00AB6AA6" w:rsidP="00B81F08">
            <w:r>
              <w:t>7.02</w:t>
            </w:r>
          </w:p>
        </w:tc>
        <w:tc>
          <w:tcPr>
            <w:tcW w:w="1914" w:type="dxa"/>
          </w:tcPr>
          <w:p w:rsidR="00AB6AA6" w:rsidRDefault="00AB6AA6" w:rsidP="00B81F08">
            <w:r>
              <w:t>418018.28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1535102.39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4</w:t>
            </w:r>
          </w:p>
        </w:tc>
        <w:tc>
          <w:tcPr>
            <w:tcW w:w="1914" w:type="dxa"/>
          </w:tcPr>
          <w:p w:rsidR="00AB6AA6" w:rsidRDefault="00AB6AA6" w:rsidP="00B81F08">
            <w:r>
              <w:t>322° 43' 27''</w:t>
            </w:r>
          </w:p>
        </w:tc>
        <w:tc>
          <w:tcPr>
            <w:tcW w:w="1914" w:type="dxa"/>
          </w:tcPr>
          <w:p w:rsidR="00AB6AA6" w:rsidRDefault="00AB6AA6" w:rsidP="00B81F08">
            <w:r>
              <w:t>28.65</w:t>
            </w:r>
          </w:p>
        </w:tc>
        <w:tc>
          <w:tcPr>
            <w:tcW w:w="1914" w:type="dxa"/>
          </w:tcPr>
          <w:p w:rsidR="00AB6AA6" w:rsidRDefault="00AB6AA6" w:rsidP="00B81F08">
            <w:r>
              <w:t>418023.81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1535098.07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5</w:t>
            </w:r>
          </w:p>
        </w:tc>
        <w:tc>
          <w:tcPr>
            <w:tcW w:w="1914" w:type="dxa"/>
          </w:tcPr>
          <w:p w:rsidR="00AB6AA6" w:rsidRDefault="00AB6AA6" w:rsidP="00B81F08">
            <w:r>
              <w:t>54° 46' 44''</w:t>
            </w:r>
          </w:p>
        </w:tc>
        <w:tc>
          <w:tcPr>
            <w:tcW w:w="1914" w:type="dxa"/>
          </w:tcPr>
          <w:p w:rsidR="00AB6AA6" w:rsidRDefault="00AB6AA6" w:rsidP="00B81F08">
            <w:r>
              <w:t>43.96</w:t>
            </w:r>
          </w:p>
        </w:tc>
        <w:tc>
          <w:tcPr>
            <w:tcW w:w="1914" w:type="dxa"/>
          </w:tcPr>
          <w:p w:rsidR="00AB6AA6" w:rsidRDefault="00AB6AA6" w:rsidP="00B81F08">
            <w:r>
              <w:t>418046.6</w:t>
            </w:r>
          </w:p>
        </w:tc>
        <w:tc>
          <w:tcPr>
            <w:tcW w:w="1915" w:type="dxa"/>
          </w:tcPr>
          <w:p w:rsidR="00AB6AA6" w:rsidRDefault="00AB6AA6" w:rsidP="00B81F08">
            <w:r>
              <w:t>1535080.72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6</w:t>
            </w:r>
          </w:p>
        </w:tc>
        <w:tc>
          <w:tcPr>
            <w:tcW w:w="1914" w:type="dxa"/>
          </w:tcPr>
          <w:p w:rsidR="00AB6AA6" w:rsidRDefault="00AB6AA6" w:rsidP="00B81F08">
            <w:r>
              <w:t>97° 8' 8''</w:t>
            </w:r>
          </w:p>
        </w:tc>
        <w:tc>
          <w:tcPr>
            <w:tcW w:w="1914" w:type="dxa"/>
          </w:tcPr>
          <w:p w:rsidR="00AB6AA6" w:rsidRDefault="00AB6AA6" w:rsidP="00B81F08">
            <w:r>
              <w:t>10.22</w:t>
            </w:r>
          </w:p>
        </w:tc>
        <w:tc>
          <w:tcPr>
            <w:tcW w:w="1914" w:type="dxa"/>
          </w:tcPr>
          <w:p w:rsidR="00AB6AA6" w:rsidRDefault="00AB6AA6" w:rsidP="00B81F08">
            <w:r>
              <w:t>418071.96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1535116.64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7</w:t>
            </w:r>
          </w:p>
        </w:tc>
        <w:tc>
          <w:tcPr>
            <w:tcW w:w="1914" w:type="dxa"/>
          </w:tcPr>
          <w:p w:rsidR="00AB6AA6" w:rsidRDefault="00AB6AA6" w:rsidP="00B81F08">
            <w:r>
              <w:t>143° 25' 45''</w:t>
            </w:r>
          </w:p>
        </w:tc>
        <w:tc>
          <w:tcPr>
            <w:tcW w:w="1914" w:type="dxa"/>
          </w:tcPr>
          <w:p w:rsidR="00AB6AA6" w:rsidRDefault="00AB6AA6" w:rsidP="00B81F08">
            <w:r>
              <w:t>21.08</w:t>
            </w:r>
          </w:p>
        </w:tc>
        <w:tc>
          <w:tcPr>
            <w:tcW w:w="1914" w:type="dxa"/>
          </w:tcPr>
          <w:p w:rsidR="00AB6AA6" w:rsidRDefault="00AB6AA6" w:rsidP="00B81F08">
            <w:r>
              <w:t>418070.69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1535126.78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8</w:t>
            </w:r>
          </w:p>
        </w:tc>
        <w:tc>
          <w:tcPr>
            <w:tcW w:w="1914" w:type="dxa"/>
          </w:tcPr>
          <w:p w:rsidR="00AB6AA6" w:rsidRDefault="00AB6AA6" w:rsidP="00B81F08">
            <w:r>
              <w:t>143° 3' 44''</w:t>
            </w:r>
          </w:p>
        </w:tc>
        <w:tc>
          <w:tcPr>
            <w:tcW w:w="1914" w:type="dxa"/>
          </w:tcPr>
          <w:p w:rsidR="00AB6AA6" w:rsidRDefault="00AB6AA6" w:rsidP="00B81F08">
            <w:r>
              <w:t>11.8</w:t>
            </w:r>
          </w:p>
        </w:tc>
        <w:tc>
          <w:tcPr>
            <w:tcW w:w="1914" w:type="dxa"/>
          </w:tcPr>
          <w:p w:rsidR="00AB6AA6" w:rsidRDefault="00AB6AA6" w:rsidP="00B81F08">
            <w:r>
              <w:t>418053.76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1535139.34</w:t>
            </w:r>
          </w:p>
        </w:tc>
      </w:tr>
      <w:tr w:rsidR="00AB6AA6" w:rsidTr="00B81F08">
        <w:tc>
          <w:tcPr>
            <w:tcW w:w="1914" w:type="dxa"/>
          </w:tcPr>
          <w:p w:rsidR="00AB6AA6" w:rsidRDefault="00AB6AA6" w:rsidP="00B81F08">
            <w:r>
              <w:t>9</w:t>
            </w:r>
          </w:p>
        </w:tc>
        <w:tc>
          <w:tcPr>
            <w:tcW w:w="1914" w:type="dxa"/>
          </w:tcPr>
          <w:p w:rsidR="00AB6AA6" w:rsidRDefault="00AB6AA6" w:rsidP="00B81F08">
            <w:r>
              <w:t>143° 29' 46''</w:t>
            </w:r>
          </w:p>
        </w:tc>
        <w:tc>
          <w:tcPr>
            <w:tcW w:w="1914" w:type="dxa"/>
          </w:tcPr>
          <w:p w:rsidR="00AB6AA6" w:rsidRDefault="00AB6AA6" w:rsidP="00B81F08">
            <w:r>
              <w:t>35.7</w:t>
            </w:r>
          </w:p>
        </w:tc>
        <w:tc>
          <w:tcPr>
            <w:tcW w:w="1914" w:type="dxa"/>
          </w:tcPr>
          <w:p w:rsidR="00AB6AA6" w:rsidRDefault="00AB6AA6" w:rsidP="00B81F08">
            <w:r>
              <w:t>418044.33</w:t>
            </w:r>
          </w:p>
        </w:tc>
        <w:tc>
          <w:tcPr>
            <w:tcW w:w="1915" w:type="dxa"/>
          </w:tcPr>
          <w:p w:rsidR="00AB6AA6" w:rsidRDefault="00AB6AA6" w:rsidP="00B81F08">
            <w:r>
              <w:t>1535146.43</w:t>
            </w:r>
          </w:p>
        </w:tc>
      </w:tr>
    </w:tbl>
    <w:p w:rsidR="00AB6AA6" w:rsidRDefault="00AB6AA6" w:rsidP="00E013AC"/>
    <w:p w:rsidR="00E013AC" w:rsidRDefault="00E013AC" w:rsidP="00E013AC">
      <w:r>
        <w:t>Образуемый земельный участок с условным номером 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3849BC" w:rsidRPr="00D55BEE" w:rsidTr="003849BC">
        <w:tc>
          <w:tcPr>
            <w:tcW w:w="1914" w:type="dxa"/>
          </w:tcPr>
          <w:p w:rsidR="003849BC" w:rsidRPr="00D55BEE" w:rsidRDefault="003849BC" w:rsidP="00B81F08">
            <w:pPr>
              <w:rPr>
                <w:b/>
              </w:rPr>
            </w:pPr>
            <w:r>
              <w:rPr>
                <w:b/>
              </w:rPr>
              <w:t>Номер</w:t>
            </w:r>
          </w:p>
        </w:tc>
        <w:tc>
          <w:tcPr>
            <w:tcW w:w="1914" w:type="dxa"/>
          </w:tcPr>
          <w:p w:rsidR="003849BC" w:rsidRPr="00D55BEE" w:rsidRDefault="003849BC" w:rsidP="00B81F08">
            <w:pPr>
              <w:rPr>
                <w:b/>
              </w:rPr>
            </w:pPr>
            <w:proofErr w:type="spellStart"/>
            <w:r>
              <w:rPr>
                <w:b/>
              </w:rPr>
              <w:t>Дир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гол</w:t>
            </w:r>
            <w:proofErr w:type="spellEnd"/>
          </w:p>
        </w:tc>
        <w:tc>
          <w:tcPr>
            <w:tcW w:w="1914" w:type="dxa"/>
          </w:tcPr>
          <w:p w:rsidR="003849BC" w:rsidRPr="00D55BEE" w:rsidRDefault="003849BC" w:rsidP="00B81F08">
            <w:pPr>
              <w:rPr>
                <w:b/>
              </w:rPr>
            </w:pPr>
            <w:r>
              <w:rPr>
                <w:b/>
              </w:rPr>
              <w:t>Длина</w:t>
            </w:r>
          </w:p>
        </w:tc>
        <w:tc>
          <w:tcPr>
            <w:tcW w:w="1914" w:type="dxa"/>
          </w:tcPr>
          <w:p w:rsidR="003849BC" w:rsidRPr="00D55BEE" w:rsidRDefault="003849BC" w:rsidP="00B81F08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15" w:type="dxa"/>
          </w:tcPr>
          <w:p w:rsidR="003849BC" w:rsidRPr="00D55BEE" w:rsidRDefault="003849BC" w:rsidP="00B81F08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3849BC" w:rsidTr="003849BC">
        <w:tc>
          <w:tcPr>
            <w:tcW w:w="1914" w:type="dxa"/>
          </w:tcPr>
          <w:p w:rsidR="003849BC" w:rsidRDefault="003849BC" w:rsidP="00B81F08">
            <w:r>
              <w:t>1</w:t>
            </w:r>
          </w:p>
        </w:tc>
        <w:tc>
          <w:tcPr>
            <w:tcW w:w="1914" w:type="dxa"/>
          </w:tcPr>
          <w:p w:rsidR="003849BC" w:rsidRDefault="003849BC" w:rsidP="00B81F08">
            <w:r>
              <w:t>54° 34' 0''</w:t>
            </w:r>
          </w:p>
        </w:tc>
        <w:tc>
          <w:tcPr>
            <w:tcW w:w="1914" w:type="dxa"/>
          </w:tcPr>
          <w:p w:rsidR="003849BC" w:rsidRDefault="003849BC" w:rsidP="00B81F08">
            <w:r>
              <w:t>28.34</w:t>
            </w:r>
          </w:p>
        </w:tc>
        <w:tc>
          <w:tcPr>
            <w:tcW w:w="1914" w:type="dxa"/>
          </w:tcPr>
          <w:p w:rsidR="003849BC" w:rsidRDefault="003849BC" w:rsidP="00B81F08">
            <w:r>
              <w:t>417972.6</w:t>
            </w:r>
          </w:p>
        </w:tc>
        <w:tc>
          <w:tcPr>
            <w:tcW w:w="1915" w:type="dxa"/>
          </w:tcPr>
          <w:p w:rsidR="003849BC" w:rsidRDefault="003849BC" w:rsidP="00B81F08">
            <w:r>
              <w:t>1535138.24</w:t>
            </w:r>
          </w:p>
        </w:tc>
      </w:tr>
      <w:tr w:rsidR="003849BC" w:rsidTr="003849BC">
        <w:tc>
          <w:tcPr>
            <w:tcW w:w="1914" w:type="dxa"/>
          </w:tcPr>
          <w:p w:rsidR="003849BC" w:rsidRDefault="003849BC" w:rsidP="00B81F08">
            <w:r>
              <w:t>2</w:t>
            </w:r>
          </w:p>
        </w:tc>
        <w:tc>
          <w:tcPr>
            <w:tcW w:w="1914" w:type="dxa"/>
          </w:tcPr>
          <w:p w:rsidR="003849BC" w:rsidRDefault="003849BC" w:rsidP="00B81F08">
            <w:r>
              <w:t>136° 35' 59''</w:t>
            </w:r>
          </w:p>
        </w:tc>
        <w:tc>
          <w:tcPr>
            <w:tcW w:w="1914" w:type="dxa"/>
          </w:tcPr>
          <w:p w:rsidR="003849BC" w:rsidRDefault="003849BC" w:rsidP="00B81F08">
            <w:r>
              <w:t>3.72</w:t>
            </w:r>
          </w:p>
        </w:tc>
        <w:tc>
          <w:tcPr>
            <w:tcW w:w="1914" w:type="dxa"/>
          </w:tcPr>
          <w:p w:rsidR="003849BC" w:rsidRDefault="003849BC" w:rsidP="00B81F08">
            <w:r>
              <w:t>417989.03</w:t>
            </w:r>
          </w:p>
        </w:tc>
        <w:tc>
          <w:tcPr>
            <w:tcW w:w="1915" w:type="dxa"/>
          </w:tcPr>
          <w:p w:rsidR="003849BC" w:rsidRDefault="003849BC" w:rsidP="00B81F08">
            <w:r>
              <w:t>1535161.33</w:t>
            </w:r>
          </w:p>
        </w:tc>
      </w:tr>
      <w:tr w:rsidR="003849BC" w:rsidTr="003849BC">
        <w:tc>
          <w:tcPr>
            <w:tcW w:w="1914" w:type="dxa"/>
          </w:tcPr>
          <w:p w:rsidR="003849BC" w:rsidRDefault="003849BC" w:rsidP="00B81F08">
            <w:r>
              <w:t>3</w:t>
            </w:r>
          </w:p>
        </w:tc>
        <w:tc>
          <w:tcPr>
            <w:tcW w:w="1914" w:type="dxa"/>
          </w:tcPr>
          <w:p w:rsidR="003849BC" w:rsidRDefault="003849BC" w:rsidP="00B81F08">
            <w:r>
              <w:t>145° 46' 55''</w:t>
            </w:r>
          </w:p>
        </w:tc>
        <w:tc>
          <w:tcPr>
            <w:tcW w:w="1914" w:type="dxa"/>
          </w:tcPr>
          <w:p w:rsidR="003849BC" w:rsidRDefault="003849BC" w:rsidP="00B81F08">
            <w:r>
              <w:t>31.6</w:t>
            </w:r>
          </w:p>
        </w:tc>
        <w:tc>
          <w:tcPr>
            <w:tcW w:w="1914" w:type="dxa"/>
          </w:tcPr>
          <w:p w:rsidR="003849BC" w:rsidRDefault="003849BC" w:rsidP="00B81F08">
            <w:r>
              <w:t>417986.32</w:t>
            </w:r>
          </w:p>
        </w:tc>
        <w:tc>
          <w:tcPr>
            <w:tcW w:w="1915" w:type="dxa"/>
          </w:tcPr>
          <w:p w:rsidR="003849BC" w:rsidRDefault="003849BC" w:rsidP="00B81F08">
            <w:r>
              <w:t>1535163.89</w:t>
            </w:r>
          </w:p>
        </w:tc>
      </w:tr>
      <w:tr w:rsidR="003849BC" w:rsidTr="003849BC">
        <w:tc>
          <w:tcPr>
            <w:tcW w:w="1914" w:type="dxa"/>
          </w:tcPr>
          <w:p w:rsidR="003849BC" w:rsidRDefault="003849BC" w:rsidP="00B81F08">
            <w:r>
              <w:t>4</w:t>
            </w:r>
          </w:p>
        </w:tc>
        <w:tc>
          <w:tcPr>
            <w:tcW w:w="1914" w:type="dxa"/>
          </w:tcPr>
          <w:p w:rsidR="003849BC" w:rsidRDefault="003849BC" w:rsidP="00B81F08">
            <w:r>
              <w:t>141° 45' 56''</w:t>
            </w:r>
          </w:p>
        </w:tc>
        <w:tc>
          <w:tcPr>
            <w:tcW w:w="1914" w:type="dxa"/>
          </w:tcPr>
          <w:p w:rsidR="003849BC" w:rsidRDefault="003849BC" w:rsidP="00B81F08">
            <w:r>
              <w:t>13</w:t>
            </w:r>
          </w:p>
        </w:tc>
        <w:tc>
          <w:tcPr>
            <w:tcW w:w="1914" w:type="dxa"/>
          </w:tcPr>
          <w:p w:rsidR="003849BC" w:rsidRDefault="003849BC" w:rsidP="00B81F08">
            <w:r>
              <w:t>417960.19</w:t>
            </w:r>
          </w:p>
        </w:tc>
        <w:tc>
          <w:tcPr>
            <w:tcW w:w="1915" w:type="dxa"/>
          </w:tcPr>
          <w:p w:rsidR="003849BC" w:rsidRDefault="003849BC" w:rsidP="00B81F08">
            <w:r>
              <w:t>1535181.66</w:t>
            </w:r>
          </w:p>
        </w:tc>
      </w:tr>
      <w:tr w:rsidR="003849BC" w:rsidTr="003849BC">
        <w:tc>
          <w:tcPr>
            <w:tcW w:w="1914" w:type="dxa"/>
          </w:tcPr>
          <w:p w:rsidR="003849BC" w:rsidRDefault="003849BC" w:rsidP="00B81F08">
            <w:r>
              <w:t>5</w:t>
            </w:r>
          </w:p>
        </w:tc>
        <w:tc>
          <w:tcPr>
            <w:tcW w:w="1914" w:type="dxa"/>
          </w:tcPr>
          <w:p w:rsidR="003849BC" w:rsidRDefault="003849BC" w:rsidP="00B81F08">
            <w:r>
              <w:t>231° 56' 4''</w:t>
            </w:r>
          </w:p>
        </w:tc>
        <w:tc>
          <w:tcPr>
            <w:tcW w:w="1914" w:type="dxa"/>
          </w:tcPr>
          <w:p w:rsidR="003849BC" w:rsidRDefault="003849BC" w:rsidP="00B81F08">
            <w:r>
              <w:t>25.58</w:t>
            </w:r>
          </w:p>
        </w:tc>
        <w:tc>
          <w:tcPr>
            <w:tcW w:w="1914" w:type="dxa"/>
          </w:tcPr>
          <w:p w:rsidR="003849BC" w:rsidRDefault="003849BC" w:rsidP="00B81F08">
            <w:r>
              <w:t>417949.98</w:t>
            </w:r>
          </w:p>
        </w:tc>
        <w:tc>
          <w:tcPr>
            <w:tcW w:w="1915" w:type="dxa"/>
          </w:tcPr>
          <w:p w:rsidR="003849BC" w:rsidRDefault="003849BC" w:rsidP="00B81F08">
            <w:r>
              <w:t>1535189.71</w:t>
            </w:r>
          </w:p>
        </w:tc>
      </w:tr>
      <w:tr w:rsidR="003849BC" w:rsidTr="003849BC">
        <w:tc>
          <w:tcPr>
            <w:tcW w:w="1914" w:type="dxa"/>
          </w:tcPr>
          <w:p w:rsidR="003849BC" w:rsidRDefault="003849BC" w:rsidP="00B81F08">
            <w:r>
              <w:t>6</w:t>
            </w:r>
          </w:p>
        </w:tc>
        <w:tc>
          <w:tcPr>
            <w:tcW w:w="1914" w:type="dxa"/>
          </w:tcPr>
          <w:p w:rsidR="003849BC" w:rsidRDefault="003849BC" w:rsidP="00B81F08">
            <w:r>
              <w:t>320° 47' 22''</w:t>
            </w:r>
          </w:p>
        </w:tc>
        <w:tc>
          <w:tcPr>
            <w:tcW w:w="1914" w:type="dxa"/>
          </w:tcPr>
          <w:p w:rsidR="003849BC" w:rsidRDefault="003849BC" w:rsidP="00B81F08">
            <w:r>
              <w:t>49.55</w:t>
            </w:r>
          </w:p>
        </w:tc>
        <w:tc>
          <w:tcPr>
            <w:tcW w:w="1914" w:type="dxa"/>
          </w:tcPr>
          <w:p w:rsidR="003849BC" w:rsidRDefault="003849BC" w:rsidP="00B81F08">
            <w:r>
              <w:t>417934.21</w:t>
            </w:r>
          </w:p>
        </w:tc>
        <w:tc>
          <w:tcPr>
            <w:tcW w:w="1915" w:type="dxa"/>
          </w:tcPr>
          <w:p w:rsidR="003849BC" w:rsidRDefault="003849BC" w:rsidP="00B81F08">
            <w:r>
              <w:t>1535169.56</w:t>
            </w:r>
          </w:p>
        </w:tc>
      </w:tr>
    </w:tbl>
    <w:p w:rsidR="003849BC" w:rsidRDefault="003849BC" w:rsidP="00E013AC"/>
    <w:p w:rsidR="00E013AC" w:rsidRDefault="00E013AC" w:rsidP="00E013AC">
      <w:r>
        <w:t>Образуемый земельный участок с условным номером 18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3849BC" w:rsidTr="003849BC">
        <w:tc>
          <w:tcPr>
            <w:tcW w:w="1914" w:type="dxa"/>
          </w:tcPr>
          <w:p w:rsidR="003849BC" w:rsidRPr="00D55BEE" w:rsidRDefault="003849BC" w:rsidP="00B81F08">
            <w:pPr>
              <w:rPr>
                <w:b/>
              </w:rPr>
            </w:pPr>
            <w:r>
              <w:rPr>
                <w:b/>
              </w:rPr>
              <w:t>Номер</w:t>
            </w:r>
          </w:p>
        </w:tc>
        <w:tc>
          <w:tcPr>
            <w:tcW w:w="1914" w:type="dxa"/>
          </w:tcPr>
          <w:p w:rsidR="003849BC" w:rsidRPr="00D55BEE" w:rsidRDefault="003849BC" w:rsidP="00B81F08">
            <w:pPr>
              <w:rPr>
                <w:b/>
              </w:rPr>
            </w:pPr>
            <w:proofErr w:type="spellStart"/>
            <w:r>
              <w:rPr>
                <w:b/>
              </w:rPr>
              <w:t>Дир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гол</w:t>
            </w:r>
            <w:proofErr w:type="spellEnd"/>
          </w:p>
        </w:tc>
        <w:tc>
          <w:tcPr>
            <w:tcW w:w="1914" w:type="dxa"/>
          </w:tcPr>
          <w:p w:rsidR="003849BC" w:rsidRPr="00D55BEE" w:rsidRDefault="003849BC" w:rsidP="00B81F08">
            <w:pPr>
              <w:rPr>
                <w:b/>
              </w:rPr>
            </w:pPr>
            <w:r>
              <w:rPr>
                <w:b/>
              </w:rPr>
              <w:t>Длина</w:t>
            </w:r>
          </w:p>
        </w:tc>
        <w:tc>
          <w:tcPr>
            <w:tcW w:w="1914" w:type="dxa"/>
          </w:tcPr>
          <w:p w:rsidR="003849BC" w:rsidRPr="00D55BEE" w:rsidRDefault="003849BC" w:rsidP="00B81F08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15" w:type="dxa"/>
          </w:tcPr>
          <w:p w:rsidR="003849BC" w:rsidRPr="00D55BEE" w:rsidRDefault="003849BC" w:rsidP="00B81F08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3849BC" w:rsidTr="003849BC">
        <w:tc>
          <w:tcPr>
            <w:tcW w:w="1914" w:type="dxa"/>
          </w:tcPr>
          <w:p w:rsidR="003849BC" w:rsidRDefault="003849BC" w:rsidP="00B81F08">
            <w:r>
              <w:t>1</w:t>
            </w:r>
          </w:p>
        </w:tc>
        <w:tc>
          <w:tcPr>
            <w:tcW w:w="1914" w:type="dxa"/>
          </w:tcPr>
          <w:p w:rsidR="003849BC" w:rsidRDefault="003849BC" w:rsidP="00B81F08">
            <w:r>
              <w:t>57° 10' 47''</w:t>
            </w:r>
          </w:p>
        </w:tc>
        <w:tc>
          <w:tcPr>
            <w:tcW w:w="1914" w:type="dxa"/>
          </w:tcPr>
          <w:p w:rsidR="003849BC" w:rsidRDefault="003849BC" w:rsidP="00B81F08">
            <w:r>
              <w:t>23.04</w:t>
            </w:r>
          </w:p>
        </w:tc>
        <w:tc>
          <w:tcPr>
            <w:tcW w:w="1914" w:type="dxa"/>
          </w:tcPr>
          <w:p w:rsidR="003849BC" w:rsidRDefault="003849BC" w:rsidP="00B81F08">
            <w:r>
              <w:t>418007.26</w:t>
            </w:r>
          </w:p>
        </w:tc>
        <w:tc>
          <w:tcPr>
            <w:tcW w:w="1915" w:type="dxa"/>
          </w:tcPr>
          <w:p w:rsidR="003849BC" w:rsidRDefault="003849BC" w:rsidP="00B81F08">
            <w:r>
              <w:t>1535187.75</w:t>
            </w:r>
          </w:p>
        </w:tc>
      </w:tr>
      <w:tr w:rsidR="003849BC" w:rsidTr="003849BC">
        <w:tc>
          <w:tcPr>
            <w:tcW w:w="1914" w:type="dxa"/>
          </w:tcPr>
          <w:p w:rsidR="003849BC" w:rsidRDefault="003849BC" w:rsidP="00B81F08">
            <w:r>
              <w:t>2</w:t>
            </w:r>
          </w:p>
        </w:tc>
        <w:tc>
          <w:tcPr>
            <w:tcW w:w="1914" w:type="dxa"/>
          </w:tcPr>
          <w:p w:rsidR="003849BC" w:rsidRDefault="003849BC" w:rsidP="00B81F08">
            <w:r>
              <w:t>143° 46' 27''</w:t>
            </w:r>
          </w:p>
        </w:tc>
        <w:tc>
          <w:tcPr>
            <w:tcW w:w="1914" w:type="dxa"/>
          </w:tcPr>
          <w:p w:rsidR="003849BC" w:rsidRDefault="003849BC" w:rsidP="00B81F08">
            <w:r>
              <w:t>42</w:t>
            </w:r>
          </w:p>
        </w:tc>
        <w:tc>
          <w:tcPr>
            <w:tcW w:w="1914" w:type="dxa"/>
          </w:tcPr>
          <w:p w:rsidR="003849BC" w:rsidRDefault="003849BC" w:rsidP="00B81F08">
            <w:r>
              <w:t>418019.75</w:t>
            </w:r>
          </w:p>
        </w:tc>
        <w:tc>
          <w:tcPr>
            <w:tcW w:w="1915" w:type="dxa"/>
          </w:tcPr>
          <w:p w:rsidR="003849BC" w:rsidRDefault="003849BC" w:rsidP="00B81F08">
            <w:r>
              <w:t>1535207.11</w:t>
            </w:r>
          </w:p>
        </w:tc>
      </w:tr>
      <w:tr w:rsidR="003849BC" w:rsidTr="003849BC">
        <w:tc>
          <w:tcPr>
            <w:tcW w:w="1914" w:type="dxa"/>
          </w:tcPr>
          <w:p w:rsidR="003849BC" w:rsidRDefault="003849BC" w:rsidP="00B81F08">
            <w:r>
              <w:t>3</w:t>
            </w:r>
          </w:p>
        </w:tc>
        <w:tc>
          <w:tcPr>
            <w:tcW w:w="1914" w:type="dxa"/>
          </w:tcPr>
          <w:p w:rsidR="003849BC" w:rsidRDefault="003849BC" w:rsidP="00B81F08">
            <w:r>
              <w:t>143° 46' 16''</w:t>
            </w:r>
          </w:p>
        </w:tc>
        <w:tc>
          <w:tcPr>
            <w:tcW w:w="1914" w:type="dxa"/>
          </w:tcPr>
          <w:p w:rsidR="003849BC" w:rsidRDefault="003849BC" w:rsidP="00B81F08">
            <w:r>
              <w:t>2.23</w:t>
            </w:r>
          </w:p>
        </w:tc>
        <w:tc>
          <w:tcPr>
            <w:tcW w:w="1914" w:type="dxa"/>
          </w:tcPr>
          <w:p w:rsidR="003849BC" w:rsidRDefault="003849BC" w:rsidP="00B81F08">
            <w:r>
              <w:t>417985.87</w:t>
            </w:r>
          </w:p>
        </w:tc>
        <w:tc>
          <w:tcPr>
            <w:tcW w:w="1915" w:type="dxa"/>
          </w:tcPr>
          <w:p w:rsidR="003849BC" w:rsidRDefault="003849BC" w:rsidP="00B81F08">
            <w:r>
              <w:t>1535231.93</w:t>
            </w:r>
          </w:p>
        </w:tc>
      </w:tr>
      <w:tr w:rsidR="003849BC" w:rsidTr="003849BC">
        <w:tc>
          <w:tcPr>
            <w:tcW w:w="1914" w:type="dxa"/>
          </w:tcPr>
          <w:p w:rsidR="003849BC" w:rsidRDefault="003849BC" w:rsidP="00B81F08">
            <w:r>
              <w:t>4</w:t>
            </w:r>
          </w:p>
        </w:tc>
        <w:tc>
          <w:tcPr>
            <w:tcW w:w="1914" w:type="dxa"/>
          </w:tcPr>
          <w:p w:rsidR="003849BC" w:rsidRDefault="003849BC" w:rsidP="00B81F08">
            <w:r>
              <w:t>231° 56' 3''</w:t>
            </w:r>
          </w:p>
        </w:tc>
        <w:tc>
          <w:tcPr>
            <w:tcW w:w="1914" w:type="dxa"/>
          </w:tcPr>
          <w:p w:rsidR="003849BC" w:rsidRDefault="003849BC" w:rsidP="00B81F08">
            <w:r>
              <w:t>23.84</w:t>
            </w:r>
          </w:p>
        </w:tc>
        <w:tc>
          <w:tcPr>
            <w:tcW w:w="1914" w:type="dxa"/>
          </w:tcPr>
          <w:p w:rsidR="003849BC" w:rsidRDefault="003849BC" w:rsidP="00B81F08">
            <w:r>
              <w:t>417984.07</w:t>
            </w:r>
          </w:p>
        </w:tc>
        <w:tc>
          <w:tcPr>
            <w:tcW w:w="1915" w:type="dxa"/>
          </w:tcPr>
          <w:p w:rsidR="003849BC" w:rsidRDefault="003849BC" w:rsidP="00B81F08">
            <w:r>
              <w:t>1535233.25</w:t>
            </w:r>
          </w:p>
        </w:tc>
      </w:tr>
      <w:tr w:rsidR="003849BC" w:rsidTr="003849BC">
        <w:tc>
          <w:tcPr>
            <w:tcW w:w="1914" w:type="dxa"/>
          </w:tcPr>
          <w:p w:rsidR="003849BC" w:rsidRDefault="003849BC" w:rsidP="00B81F08">
            <w:r>
              <w:t>5</w:t>
            </w:r>
          </w:p>
        </w:tc>
        <w:tc>
          <w:tcPr>
            <w:tcW w:w="1914" w:type="dxa"/>
          </w:tcPr>
          <w:p w:rsidR="003849BC" w:rsidRDefault="003849BC" w:rsidP="00B81F08">
            <w:r>
              <w:t>323° 38' 2''</w:t>
            </w:r>
          </w:p>
        </w:tc>
        <w:tc>
          <w:tcPr>
            <w:tcW w:w="1914" w:type="dxa"/>
          </w:tcPr>
          <w:p w:rsidR="003849BC" w:rsidRDefault="003849BC" w:rsidP="00B81F08">
            <w:r>
              <w:t>10.79</w:t>
            </w:r>
          </w:p>
        </w:tc>
        <w:tc>
          <w:tcPr>
            <w:tcW w:w="1914" w:type="dxa"/>
          </w:tcPr>
          <w:p w:rsidR="003849BC" w:rsidRDefault="003849BC" w:rsidP="00B81F08">
            <w:r>
              <w:t>417969.38</w:t>
            </w:r>
          </w:p>
        </w:tc>
        <w:tc>
          <w:tcPr>
            <w:tcW w:w="1915" w:type="dxa"/>
          </w:tcPr>
          <w:p w:rsidR="003849BC" w:rsidRDefault="003849BC" w:rsidP="00B81F08">
            <w:r>
              <w:t>1535214.48</w:t>
            </w:r>
          </w:p>
        </w:tc>
      </w:tr>
      <w:tr w:rsidR="003849BC" w:rsidTr="003849BC">
        <w:tc>
          <w:tcPr>
            <w:tcW w:w="1914" w:type="dxa"/>
          </w:tcPr>
          <w:p w:rsidR="003849BC" w:rsidRDefault="003849BC" w:rsidP="00B81F08">
            <w:r>
              <w:t>6</w:t>
            </w:r>
          </w:p>
        </w:tc>
        <w:tc>
          <w:tcPr>
            <w:tcW w:w="1914" w:type="dxa"/>
          </w:tcPr>
          <w:p w:rsidR="003849BC" w:rsidRDefault="003849BC" w:rsidP="00B81F08">
            <w:r>
              <w:t>325° 0' 34''</w:t>
            </w:r>
          </w:p>
        </w:tc>
        <w:tc>
          <w:tcPr>
            <w:tcW w:w="1914" w:type="dxa"/>
          </w:tcPr>
          <w:p w:rsidR="003849BC" w:rsidRDefault="003849BC" w:rsidP="00B81F08">
            <w:r>
              <w:t>31.53</w:t>
            </w:r>
          </w:p>
        </w:tc>
        <w:tc>
          <w:tcPr>
            <w:tcW w:w="1914" w:type="dxa"/>
          </w:tcPr>
          <w:p w:rsidR="003849BC" w:rsidRDefault="003849BC" w:rsidP="00B81F08">
            <w:r>
              <w:t>417978.07</w:t>
            </w:r>
          </w:p>
        </w:tc>
        <w:tc>
          <w:tcPr>
            <w:tcW w:w="1915" w:type="dxa"/>
          </w:tcPr>
          <w:p w:rsidR="003849BC" w:rsidRDefault="003849BC" w:rsidP="00B81F08">
            <w:r>
              <w:t>1535208.08</w:t>
            </w:r>
          </w:p>
        </w:tc>
      </w:tr>
      <w:tr w:rsidR="003849BC" w:rsidTr="003849BC">
        <w:tc>
          <w:tcPr>
            <w:tcW w:w="1914" w:type="dxa"/>
          </w:tcPr>
          <w:p w:rsidR="003849BC" w:rsidRDefault="003849BC" w:rsidP="00B81F08">
            <w:r>
              <w:t>7</w:t>
            </w:r>
          </w:p>
        </w:tc>
        <w:tc>
          <w:tcPr>
            <w:tcW w:w="1914" w:type="dxa"/>
          </w:tcPr>
          <w:p w:rsidR="003849BC" w:rsidRDefault="003849BC" w:rsidP="00B81F08">
            <w:r>
              <w:t>326° 9' 10''</w:t>
            </w:r>
          </w:p>
        </w:tc>
        <w:tc>
          <w:tcPr>
            <w:tcW w:w="1914" w:type="dxa"/>
          </w:tcPr>
          <w:p w:rsidR="003849BC" w:rsidRDefault="003849BC" w:rsidP="00B81F08">
            <w:r>
              <w:t>4.05</w:t>
            </w:r>
          </w:p>
        </w:tc>
        <w:tc>
          <w:tcPr>
            <w:tcW w:w="1914" w:type="dxa"/>
          </w:tcPr>
          <w:p w:rsidR="003849BC" w:rsidRDefault="003849BC" w:rsidP="00B81F08">
            <w:r>
              <w:t>418003.9</w:t>
            </w:r>
          </w:p>
        </w:tc>
        <w:tc>
          <w:tcPr>
            <w:tcW w:w="1915" w:type="dxa"/>
          </w:tcPr>
          <w:p w:rsidR="003849BC" w:rsidRDefault="003849BC" w:rsidP="00B81F08">
            <w:r>
              <w:t>1535190</w:t>
            </w:r>
          </w:p>
        </w:tc>
      </w:tr>
    </w:tbl>
    <w:p w:rsidR="003849BC" w:rsidRDefault="003849BC" w:rsidP="00861599">
      <w:pPr>
        <w:rPr>
          <w:b/>
        </w:rPr>
      </w:pPr>
    </w:p>
    <w:p w:rsidR="00861599" w:rsidRDefault="00861599" w:rsidP="00861599">
      <w:r>
        <w:t>Образуемый земельный участок с условным номером 22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861599" w:rsidTr="00336CD2"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Номер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proofErr w:type="spellStart"/>
            <w:r>
              <w:rPr>
                <w:b/>
              </w:rPr>
              <w:t>Дир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гол</w:t>
            </w:r>
            <w:proofErr w:type="spellEnd"/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Длина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15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1</w:t>
            </w:r>
          </w:p>
        </w:tc>
        <w:tc>
          <w:tcPr>
            <w:tcW w:w="1914" w:type="dxa"/>
          </w:tcPr>
          <w:p w:rsidR="00861599" w:rsidRDefault="00861599" w:rsidP="00336CD2">
            <w:r>
              <w:t>327° 24' 46''</w:t>
            </w:r>
          </w:p>
        </w:tc>
        <w:tc>
          <w:tcPr>
            <w:tcW w:w="1914" w:type="dxa"/>
          </w:tcPr>
          <w:p w:rsidR="00861599" w:rsidRDefault="00861599" w:rsidP="00336CD2">
            <w:r>
              <w:t>33.17</w:t>
            </w:r>
          </w:p>
        </w:tc>
        <w:tc>
          <w:tcPr>
            <w:tcW w:w="1914" w:type="dxa"/>
          </w:tcPr>
          <w:p w:rsidR="00861599" w:rsidRDefault="00861599" w:rsidP="00336CD2">
            <w:r>
              <w:t>417982.2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1535048.47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2</w:t>
            </w:r>
          </w:p>
        </w:tc>
        <w:tc>
          <w:tcPr>
            <w:tcW w:w="1914" w:type="dxa"/>
          </w:tcPr>
          <w:p w:rsidR="00861599" w:rsidRDefault="00861599" w:rsidP="00336CD2">
            <w:r>
              <w:t>235° 21' 47''</w:t>
            </w:r>
          </w:p>
        </w:tc>
        <w:tc>
          <w:tcPr>
            <w:tcW w:w="1914" w:type="dxa"/>
          </w:tcPr>
          <w:p w:rsidR="00861599" w:rsidRDefault="00861599" w:rsidP="00336CD2">
            <w:r>
              <w:t>34.37</w:t>
            </w:r>
          </w:p>
        </w:tc>
        <w:tc>
          <w:tcPr>
            <w:tcW w:w="1914" w:type="dxa"/>
          </w:tcPr>
          <w:p w:rsidR="00861599" w:rsidRDefault="00861599" w:rsidP="00336CD2">
            <w:r>
              <w:t>418010.15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1535030.61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3</w:t>
            </w:r>
          </w:p>
        </w:tc>
        <w:tc>
          <w:tcPr>
            <w:tcW w:w="1914" w:type="dxa"/>
          </w:tcPr>
          <w:p w:rsidR="00861599" w:rsidRDefault="00861599" w:rsidP="00336CD2">
            <w:r>
              <w:t>181° 53' 50''</w:t>
            </w:r>
          </w:p>
        </w:tc>
        <w:tc>
          <w:tcPr>
            <w:tcW w:w="1914" w:type="dxa"/>
          </w:tcPr>
          <w:p w:rsidR="00861599" w:rsidRDefault="00861599" w:rsidP="00336CD2">
            <w:r>
              <w:t>2.79</w:t>
            </w:r>
          </w:p>
        </w:tc>
        <w:tc>
          <w:tcPr>
            <w:tcW w:w="1914" w:type="dxa"/>
          </w:tcPr>
          <w:p w:rsidR="00861599" w:rsidRDefault="00861599" w:rsidP="00336CD2">
            <w:r>
              <w:t>417990.61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1535002.33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4</w:t>
            </w:r>
          </w:p>
        </w:tc>
        <w:tc>
          <w:tcPr>
            <w:tcW w:w="1914" w:type="dxa"/>
          </w:tcPr>
          <w:p w:rsidR="00861599" w:rsidRDefault="00861599" w:rsidP="00336CD2">
            <w:r>
              <w:t>181° 53' 53''</w:t>
            </w:r>
          </w:p>
        </w:tc>
        <w:tc>
          <w:tcPr>
            <w:tcW w:w="1914" w:type="dxa"/>
          </w:tcPr>
          <w:p w:rsidR="00861599" w:rsidRDefault="00861599" w:rsidP="00336CD2">
            <w:r>
              <w:t>9.89</w:t>
            </w:r>
          </w:p>
        </w:tc>
        <w:tc>
          <w:tcPr>
            <w:tcW w:w="1914" w:type="dxa"/>
          </w:tcPr>
          <w:p w:rsidR="00861599" w:rsidRDefault="00861599" w:rsidP="00336CD2">
            <w:r>
              <w:t>417987.82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1535002.24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5</w:t>
            </w:r>
          </w:p>
        </w:tc>
        <w:tc>
          <w:tcPr>
            <w:tcW w:w="1914" w:type="dxa"/>
          </w:tcPr>
          <w:p w:rsidR="00861599" w:rsidRDefault="00861599" w:rsidP="00336CD2">
            <w:r>
              <w:t>187° 26' 47''</w:t>
            </w:r>
          </w:p>
        </w:tc>
        <w:tc>
          <w:tcPr>
            <w:tcW w:w="1914" w:type="dxa"/>
          </w:tcPr>
          <w:p w:rsidR="00861599" w:rsidRDefault="00861599" w:rsidP="00336CD2">
            <w:r>
              <w:t>16.36</w:t>
            </w:r>
          </w:p>
        </w:tc>
        <w:tc>
          <w:tcPr>
            <w:tcW w:w="1914" w:type="dxa"/>
          </w:tcPr>
          <w:p w:rsidR="00861599" w:rsidRDefault="00861599" w:rsidP="00336CD2">
            <w:r>
              <w:t>417977.94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1535001.91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6</w:t>
            </w:r>
          </w:p>
        </w:tc>
        <w:tc>
          <w:tcPr>
            <w:tcW w:w="1914" w:type="dxa"/>
          </w:tcPr>
          <w:p w:rsidR="00861599" w:rsidRDefault="00861599" w:rsidP="00336CD2">
            <w:r>
              <w:t>57° 24' 45''</w:t>
            </w:r>
          </w:p>
        </w:tc>
        <w:tc>
          <w:tcPr>
            <w:tcW w:w="1914" w:type="dxa"/>
          </w:tcPr>
          <w:p w:rsidR="00861599" w:rsidRDefault="00861599" w:rsidP="00336CD2">
            <w:r>
              <w:t>38.92</w:t>
            </w:r>
          </w:p>
        </w:tc>
        <w:tc>
          <w:tcPr>
            <w:tcW w:w="1914" w:type="dxa"/>
          </w:tcPr>
          <w:p w:rsidR="00861599" w:rsidRDefault="00861599" w:rsidP="00336CD2">
            <w:r>
              <w:t>417961.72</w:t>
            </w:r>
          </w:p>
        </w:tc>
        <w:tc>
          <w:tcPr>
            <w:tcW w:w="1915" w:type="dxa"/>
          </w:tcPr>
          <w:p w:rsidR="00861599" w:rsidRDefault="00861599" w:rsidP="00336CD2">
            <w:r>
              <w:t>1534999.79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7</w:t>
            </w:r>
          </w:p>
        </w:tc>
        <w:tc>
          <w:tcPr>
            <w:tcW w:w="1914" w:type="dxa"/>
          </w:tcPr>
          <w:p w:rsidR="00861599" w:rsidRDefault="00861599" w:rsidP="00336CD2">
            <w:r>
              <w:t>145° 57' 49''</w:t>
            </w:r>
          </w:p>
        </w:tc>
        <w:tc>
          <w:tcPr>
            <w:tcW w:w="1914" w:type="dxa"/>
          </w:tcPr>
          <w:p w:rsidR="00861599" w:rsidRDefault="00861599" w:rsidP="00336CD2">
            <w:r>
              <w:t>9.89</w:t>
            </w:r>
          </w:p>
        </w:tc>
        <w:tc>
          <w:tcPr>
            <w:tcW w:w="1914" w:type="dxa"/>
          </w:tcPr>
          <w:p w:rsidR="00861599" w:rsidRDefault="00861599" w:rsidP="00336CD2">
            <w:r>
              <w:t>417982.68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1535032.58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8</w:t>
            </w:r>
          </w:p>
        </w:tc>
        <w:tc>
          <w:tcPr>
            <w:tcW w:w="1914" w:type="dxa"/>
          </w:tcPr>
          <w:p w:rsidR="00861599" w:rsidRDefault="00861599" w:rsidP="00336CD2">
            <w:r>
              <w:t>53° 18' 56''</w:t>
            </w:r>
          </w:p>
        </w:tc>
        <w:tc>
          <w:tcPr>
            <w:tcW w:w="1914" w:type="dxa"/>
          </w:tcPr>
          <w:p w:rsidR="00861599" w:rsidRDefault="00861599" w:rsidP="00336CD2">
            <w:r>
              <w:t>12.91</w:t>
            </w:r>
          </w:p>
        </w:tc>
        <w:tc>
          <w:tcPr>
            <w:tcW w:w="1914" w:type="dxa"/>
          </w:tcPr>
          <w:p w:rsidR="00861599" w:rsidRDefault="00861599" w:rsidP="00336CD2">
            <w:r>
              <w:t>417974.49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1535038.11</w:t>
            </w:r>
          </w:p>
        </w:tc>
      </w:tr>
    </w:tbl>
    <w:p w:rsidR="00861599" w:rsidRDefault="00861599" w:rsidP="00861599"/>
    <w:p w:rsidR="00861599" w:rsidRDefault="00861599" w:rsidP="00861599">
      <w:r>
        <w:t>Образуемый земельный участок с условным номером 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861599" w:rsidTr="00336CD2"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Номер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proofErr w:type="spellStart"/>
            <w:r>
              <w:rPr>
                <w:b/>
              </w:rPr>
              <w:t>Дир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гол</w:t>
            </w:r>
            <w:proofErr w:type="spellEnd"/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Длина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15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1</w:t>
            </w:r>
          </w:p>
        </w:tc>
        <w:tc>
          <w:tcPr>
            <w:tcW w:w="1914" w:type="dxa"/>
          </w:tcPr>
          <w:p w:rsidR="00861599" w:rsidRDefault="00861599" w:rsidP="00336CD2">
            <w:r>
              <w:t>53° 18' 52''</w:t>
            </w:r>
          </w:p>
        </w:tc>
        <w:tc>
          <w:tcPr>
            <w:tcW w:w="1914" w:type="dxa"/>
          </w:tcPr>
          <w:p w:rsidR="00861599" w:rsidRDefault="00861599" w:rsidP="00336CD2">
            <w:r>
              <w:t>61.4</w:t>
            </w:r>
          </w:p>
        </w:tc>
        <w:tc>
          <w:tcPr>
            <w:tcW w:w="1914" w:type="dxa"/>
          </w:tcPr>
          <w:p w:rsidR="00861599" w:rsidRDefault="00861599" w:rsidP="00336CD2">
            <w:r>
              <w:t>417951.78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1535053.63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2</w:t>
            </w:r>
          </w:p>
        </w:tc>
        <w:tc>
          <w:tcPr>
            <w:tcW w:w="1914" w:type="dxa"/>
          </w:tcPr>
          <w:p w:rsidR="00861599" w:rsidRDefault="00861599" w:rsidP="00336CD2">
            <w:r>
              <w:t>322° 2' 4''</w:t>
            </w:r>
          </w:p>
        </w:tc>
        <w:tc>
          <w:tcPr>
            <w:tcW w:w="1914" w:type="dxa"/>
          </w:tcPr>
          <w:p w:rsidR="00861599" w:rsidRDefault="00861599" w:rsidP="00336CD2">
            <w:r>
              <w:t>27.48</w:t>
            </w:r>
          </w:p>
        </w:tc>
        <w:tc>
          <w:tcPr>
            <w:tcW w:w="1914" w:type="dxa"/>
          </w:tcPr>
          <w:p w:rsidR="00861599" w:rsidRDefault="00861599" w:rsidP="00336CD2">
            <w:r>
              <w:t>417988.46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1535102.86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3</w:t>
            </w:r>
          </w:p>
        </w:tc>
        <w:tc>
          <w:tcPr>
            <w:tcW w:w="1914" w:type="dxa"/>
          </w:tcPr>
          <w:p w:rsidR="00861599" w:rsidRDefault="00861599" w:rsidP="00336CD2">
            <w:r>
              <w:t>233° 18' 52''</w:t>
            </w:r>
          </w:p>
        </w:tc>
        <w:tc>
          <w:tcPr>
            <w:tcW w:w="1914" w:type="dxa"/>
          </w:tcPr>
          <w:p w:rsidR="00861599" w:rsidRDefault="00861599" w:rsidP="00336CD2">
            <w:r>
              <w:t>46.75</w:t>
            </w:r>
          </w:p>
        </w:tc>
        <w:tc>
          <w:tcPr>
            <w:tcW w:w="1914" w:type="dxa"/>
          </w:tcPr>
          <w:p w:rsidR="00861599" w:rsidRDefault="00861599" w:rsidP="00336CD2">
            <w:r>
              <w:t>418010.13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1535085.96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4</w:t>
            </w:r>
          </w:p>
        </w:tc>
        <w:tc>
          <w:tcPr>
            <w:tcW w:w="1914" w:type="dxa"/>
          </w:tcPr>
          <w:p w:rsidR="00861599" w:rsidRDefault="00861599" w:rsidP="00336CD2">
            <w:r>
              <w:t>233° 18' 56''</w:t>
            </w:r>
          </w:p>
        </w:tc>
        <w:tc>
          <w:tcPr>
            <w:tcW w:w="1914" w:type="dxa"/>
          </w:tcPr>
          <w:p w:rsidR="00861599" w:rsidRDefault="00861599" w:rsidP="00336CD2">
            <w:r>
              <w:t>12.91</w:t>
            </w:r>
          </w:p>
        </w:tc>
        <w:tc>
          <w:tcPr>
            <w:tcW w:w="1914" w:type="dxa"/>
          </w:tcPr>
          <w:p w:rsidR="00861599" w:rsidRDefault="00861599" w:rsidP="00336CD2">
            <w:r>
              <w:t>417982.2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1535048.47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5</w:t>
            </w:r>
          </w:p>
        </w:tc>
        <w:tc>
          <w:tcPr>
            <w:tcW w:w="1914" w:type="dxa"/>
          </w:tcPr>
          <w:p w:rsidR="00861599" w:rsidRDefault="00861599" w:rsidP="00336CD2">
            <w:r>
              <w:t>145° 57' 34''</w:t>
            </w:r>
          </w:p>
        </w:tc>
        <w:tc>
          <w:tcPr>
            <w:tcW w:w="1914" w:type="dxa"/>
          </w:tcPr>
          <w:p w:rsidR="00861599" w:rsidRDefault="00861599" w:rsidP="00336CD2">
            <w:r>
              <w:t>4.67</w:t>
            </w:r>
          </w:p>
        </w:tc>
        <w:tc>
          <w:tcPr>
            <w:tcW w:w="1914" w:type="dxa"/>
          </w:tcPr>
          <w:p w:rsidR="00861599" w:rsidRDefault="00861599" w:rsidP="00336CD2">
            <w:r>
              <w:t>417974.49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1535038.11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6</w:t>
            </w:r>
          </w:p>
        </w:tc>
        <w:tc>
          <w:tcPr>
            <w:tcW w:w="1914" w:type="dxa"/>
          </w:tcPr>
          <w:p w:rsidR="00861599" w:rsidRDefault="00861599" w:rsidP="00336CD2">
            <w:r>
              <w:t>145° 57' 42''</w:t>
            </w:r>
          </w:p>
        </w:tc>
        <w:tc>
          <w:tcPr>
            <w:tcW w:w="1914" w:type="dxa"/>
          </w:tcPr>
          <w:p w:rsidR="00861599" w:rsidRDefault="00861599" w:rsidP="00336CD2">
            <w:r>
              <w:t>19.69</w:t>
            </w:r>
          </w:p>
        </w:tc>
        <w:tc>
          <w:tcPr>
            <w:tcW w:w="1914" w:type="dxa"/>
          </w:tcPr>
          <w:p w:rsidR="00861599" w:rsidRDefault="00861599" w:rsidP="00336CD2">
            <w:r>
              <w:t>417970.62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1535040.73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7</w:t>
            </w:r>
          </w:p>
        </w:tc>
        <w:tc>
          <w:tcPr>
            <w:tcW w:w="1914" w:type="dxa"/>
          </w:tcPr>
          <w:p w:rsidR="00861599" w:rsidRDefault="00861599" w:rsidP="00336CD2">
            <w:r>
              <w:t>143° 17' 46''</w:t>
            </w:r>
          </w:p>
        </w:tc>
        <w:tc>
          <w:tcPr>
            <w:tcW w:w="1914" w:type="dxa"/>
          </w:tcPr>
          <w:p w:rsidR="00861599" w:rsidRDefault="00861599" w:rsidP="00336CD2">
            <w:r>
              <w:t>3.14</w:t>
            </w:r>
          </w:p>
        </w:tc>
        <w:tc>
          <w:tcPr>
            <w:tcW w:w="1914" w:type="dxa"/>
          </w:tcPr>
          <w:p w:rsidR="00861599" w:rsidRDefault="00861599" w:rsidP="00336CD2">
            <w:r>
              <w:t>417954.3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1535051.75</w:t>
            </w:r>
          </w:p>
        </w:tc>
      </w:tr>
    </w:tbl>
    <w:p w:rsidR="00861599" w:rsidRDefault="00861599" w:rsidP="00861599"/>
    <w:p w:rsidR="00861599" w:rsidRDefault="00861599" w:rsidP="00861599">
      <w:r>
        <w:t>Образуемый земельный участок с условным номером 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861599" w:rsidTr="00336CD2"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Номер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proofErr w:type="spellStart"/>
            <w:r>
              <w:rPr>
                <w:b/>
              </w:rPr>
              <w:t>Дир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гол</w:t>
            </w:r>
            <w:proofErr w:type="spellEnd"/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Длина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15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1</w:t>
            </w:r>
          </w:p>
        </w:tc>
        <w:tc>
          <w:tcPr>
            <w:tcW w:w="1914" w:type="dxa"/>
          </w:tcPr>
          <w:p w:rsidR="00861599" w:rsidRDefault="00861599" w:rsidP="00336CD2">
            <w:r>
              <w:t>142° 2' 6''</w:t>
            </w:r>
          </w:p>
        </w:tc>
        <w:tc>
          <w:tcPr>
            <w:tcW w:w="1914" w:type="dxa"/>
          </w:tcPr>
          <w:p w:rsidR="00861599" w:rsidRDefault="00861599" w:rsidP="00336CD2">
            <w:r>
              <w:t>27.48</w:t>
            </w:r>
          </w:p>
        </w:tc>
        <w:tc>
          <w:tcPr>
            <w:tcW w:w="1914" w:type="dxa"/>
          </w:tcPr>
          <w:p w:rsidR="00861599" w:rsidRDefault="00861599" w:rsidP="00336CD2">
            <w:r>
              <w:t>417988.46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1535102.86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2</w:t>
            </w:r>
          </w:p>
        </w:tc>
        <w:tc>
          <w:tcPr>
            <w:tcW w:w="1914" w:type="dxa"/>
          </w:tcPr>
          <w:p w:rsidR="00861599" w:rsidRDefault="00861599" w:rsidP="00336CD2">
            <w:r>
              <w:t>233° 17' 27''</w:t>
            </w:r>
          </w:p>
        </w:tc>
        <w:tc>
          <w:tcPr>
            <w:tcW w:w="1914" w:type="dxa"/>
          </w:tcPr>
          <w:p w:rsidR="00861599" w:rsidRDefault="00861599" w:rsidP="00336CD2">
            <w:r>
              <w:t>70.93</w:t>
            </w:r>
          </w:p>
        </w:tc>
        <w:tc>
          <w:tcPr>
            <w:tcW w:w="1914" w:type="dxa"/>
          </w:tcPr>
          <w:p w:rsidR="00861599" w:rsidRDefault="00861599" w:rsidP="00336CD2">
            <w:r>
              <w:t>417966.8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1535119.77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3</w:t>
            </w:r>
          </w:p>
        </w:tc>
        <w:tc>
          <w:tcPr>
            <w:tcW w:w="1914" w:type="dxa"/>
          </w:tcPr>
          <w:p w:rsidR="00861599" w:rsidRDefault="00861599" w:rsidP="00336CD2">
            <w:r>
              <w:t>323° 17' 18''</w:t>
            </w:r>
          </w:p>
        </w:tc>
        <w:tc>
          <w:tcPr>
            <w:tcW w:w="1914" w:type="dxa"/>
          </w:tcPr>
          <w:p w:rsidR="00861599" w:rsidRDefault="00861599" w:rsidP="00336CD2">
            <w:r>
              <w:t>18</w:t>
            </w:r>
          </w:p>
        </w:tc>
        <w:tc>
          <w:tcPr>
            <w:tcW w:w="1914" w:type="dxa"/>
          </w:tcPr>
          <w:p w:rsidR="00861599" w:rsidRDefault="00861599" w:rsidP="00336CD2">
            <w:r>
              <w:t>417924.4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1535062.9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4</w:t>
            </w:r>
          </w:p>
        </w:tc>
        <w:tc>
          <w:tcPr>
            <w:tcW w:w="1914" w:type="dxa"/>
          </w:tcPr>
          <w:p w:rsidR="00861599" w:rsidRDefault="00861599" w:rsidP="00336CD2">
            <w:r>
              <w:t>323° 17' 22''</w:t>
            </w:r>
          </w:p>
        </w:tc>
        <w:tc>
          <w:tcPr>
            <w:tcW w:w="1914" w:type="dxa"/>
          </w:tcPr>
          <w:p w:rsidR="00861599" w:rsidRDefault="00861599" w:rsidP="00336CD2">
            <w:r>
              <w:t>13.21</w:t>
            </w:r>
          </w:p>
        </w:tc>
        <w:tc>
          <w:tcPr>
            <w:tcW w:w="1914" w:type="dxa"/>
          </w:tcPr>
          <w:p w:rsidR="00861599" w:rsidRDefault="00861599" w:rsidP="00336CD2">
            <w:r>
              <w:t>417938.83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1535052.14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5</w:t>
            </w:r>
          </w:p>
        </w:tc>
        <w:tc>
          <w:tcPr>
            <w:tcW w:w="1914" w:type="dxa"/>
          </w:tcPr>
          <w:p w:rsidR="00861599" w:rsidRDefault="00861599" w:rsidP="00336CD2">
            <w:r>
              <w:t>56° 55' 4''</w:t>
            </w:r>
          </w:p>
        </w:tc>
        <w:tc>
          <w:tcPr>
            <w:tcW w:w="1914" w:type="dxa"/>
          </w:tcPr>
          <w:p w:rsidR="00861599" w:rsidRDefault="00861599" w:rsidP="00336CD2">
            <w:r>
              <w:t>8.96</w:t>
            </w:r>
          </w:p>
        </w:tc>
        <w:tc>
          <w:tcPr>
            <w:tcW w:w="1914" w:type="dxa"/>
          </w:tcPr>
          <w:p w:rsidR="00861599" w:rsidRDefault="00861599" w:rsidP="00336CD2">
            <w:r>
              <w:t>417949.41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1535044.25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6</w:t>
            </w:r>
          </w:p>
        </w:tc>
        <w:tc>
          <w:tcPr>
            <w:tcW w:w="1914" w:type="dxa"/>
          </w:tcPr>
          <w:p w:rsidR="00861599" w:rsidRDefault="00861599" w:rsidP="00336CD2">
            <w:r>
              <w:t>143° 17' 46''</w:t>
            </w:r>
          </w:p>
        </w:tc>
        <w:tc>
          <w:tcPr>
            <w:tcW w:w="1914" w:type="dxa"/>
          </w:tcPr>
          <w:p w:rsidR="00861599" w:rsidRDefault="00861599" w:rsidP="00336CD2">
            <w:r>
              <w:t>3.14</w:t>
            </w:r>
          </w:p>
        </w:tc>
        <w:tc>
          <w:tcPr>
            <w:tcW w:w="1914" w:type="dxa"/>
          </w:tcPr>
          <w:p w:rsidR="00861599" w:rsidRDefault="00861599" w:rsidP="00336CD2">
            <w:r>
              <w:t>417954.3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1535051.75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7</w:t>
            </w:r>
          </w:p>
        </w:tc>
        <w:tc>
          <w:tcPr>
            <w:tcW w:w="1914" w:type="dxa"/>
          </w:tcPr>
          <w:p w:rsidR="00861599" w:rsidRDefault="00861599" w:rsidP="00336CD2">
            <w:r>
              <w:t>53° 18' 52''</w:t>
            </w:r>
          </w:p>
        </w:tc>
        <w:tc>
          <w:tcPr>
            <w:tcW w:w="1914" w:type="dxa"/>
          </w:tcPr>
          <w:p w:rsidR="00861599" w:rsidRDefault="00861599" w:rsidP="00336CD2">
            <w:r>
              <w:t>61.4</w:t>
            </w:r>
          </w:p>
        </w:tc>
        <w:tc>
          <w:tcPr>
            <w:tcW w:w="1914" w:type="dxa"/>
          </w:tcPr>
          <w:p w:rsidR="00861599" w:rsidRDefault="00861599" w:rsidP="00336CD2">
            <w:r>
              <w:t>417951.78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1535053.63</w:t>
            </w:r>
          </w:p>
        </w:tc>
      </w:tr>
    </w:tbl>
    <w:p w:rsidR="00861599" w:rsidRDefault="00861599" w:rsidP="00861599"/>
    <w:p w:rsidR="00861599" w:rsidRDefault="00861599" w:rsidP="00861599">
      <w:r>
        <w:t>Образуемый земельный участок с условным номером 25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861599" w:rsidTr="00336CD2"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Номер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proofErr w:type="spellStart"/>
            <w:r>
              <w:rPr>
                <w:b/>
              </w:rPr>
              <w:t>Дир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гол</w:t>
            </w:r>
            <w:proofErr w:type="spellEnd"/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Длина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15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1</w:t>
            </w:r>
          </w:p>
        </w:tc>
        <w:tc>
          <w:tcPr>
            <w:tcW w:w="1914" w:type="dxa"/>
          </w:tcPr>
          <w:p w:rsidR="00861599" w:rsidRDefault="00861599" w:rsidP="00336CD2">
            <w:r>
              <w:t>142° 2' 5''</w:t>
            </w:r>
          </w:p>
        </w:tc>
        <w:tc>
          <w:tcPr>
            <w:tcW w:w="1914" w:type="dxa"/>
          </w:tcPr>
          <w:p w:rsidR="00861599" w:rsidRDefault="00861599" w:rsidP="00336CD2">
            <w:r>
              <w:t>27.51</w:t>
            </w:r>
          </w:p>
        </w:tc>
        <w:tc>
          <w:tcPr>
            <w:tcW w:w="1914" w:type="dxa"/>
          </w:tcPr>
          <w:p w:rsidR="00861599" w:rsidRDefault="00861599" w:rsidP="00336CD2">
            <w:r>
              <w:t>417966.8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1535119.77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2</w:t>
            </w:r>
          </w:p>
        </w:tc>
        <w:tc>
          <w:tcPr>
            <w:tcW w:w="1914" w:type="dxa"/>
          </w:tcPr>
          <w:p w:rsidR="00861599" w:rsidRDefault="00861599" w:rsidP="00336CD2">
            <w:r>
              <w:t>233° 17' 26''</w:t>
            </w:r>
          </w:p>
        </w:tc>
        <w:tc>
          <w:tcPr>
            <w:tcW w:w="1914" w:type="dxa"/>
          </w:tcPr>
          <w:p w:rsidR="00861599" w:rsidRDefault="00861599" w:rsidP="00336CD2">
            <w:r>
              <w:t>71.54</w:t>
            </w:r>
          </w:p>
        </w:tc>
        <w:tc>
          <w:tcPr>
            <w:tcW w:w="1914" w:type="dxa"/>
          </w:tcPr>
          <w:p w:rsidR="00861599" w:rsidRDefault="00861599" w:rsidP="00336CD2">
            <w:r>
              <w:t>417945.11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1535136.69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3</w:t>
            </w:r>
          </w:p>
        </w:tc>
        <w:tc>
          <w:tcPr>
            <w:tcW w:w="1914" w:type="dxa"/>
          </w:tcPr>
          <w:p w:rsidR="00861599" w:rsidRDefault="00861599" w:rsidP="00336CD2">
            <w:r>
              <w:t>323° 17' 13''</w:t>
            </w:r>
          </w:p>
        </w:tc>
        <w:tc>
          <w:tcPr>
            <w:tcW w:w="1914" w:type="dxa"/>
          </w:tcPr>
          <w:p w:rsidR="00861599" w:rsidRDefault="00861599" w:rsidP="00336CD2">
            <w:r>
              <w:t>27.5</w:t>
            </w:r>
          </w:p>
        </w:tc>
        <w:tc>
          <w:tcPr>
            <w:tcW w:w="1914" w:type="dxa"/>
          </w:tcPr>
          <w:p w:rsidR="00861599" w:rsidRDefault="00861599" w:rsidP="00336CD2">
            <w:r>
              <w:t>417902.35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1535079.34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4</w:t>
            </w:r>
          </w:p>
        </w:tc>
        <w:tc>
          <w:tcPr>
            <w:tcW w:w="1914" w:type="dxa"/>
          </w:tcPr>
          <w:p w:rsidR="00861599" w:rsidRDefault="00861599" w:rsidP="00336CD2">
            <w:r>
              <w:t>53° 17' 28''</w:t>
            </w:r>
          </w:p>
        </w:tc>
        <w:tc>
          <w:tcPr>
            <w:tcW w:w="1914" w:type="dxa"/>
          </w:tcPr>
          <w:p w:rsidR="00861599" w:rsidRDefault="00861599" w:rsidP="00336CD2">
            <w:r>
              <w:t>70.93</w:t>
            </w:r>
          </w:p>
        </w:tc>
        <w:tc>
          <w:tcPr>
            <w:tcW w:w="1914" w:type="dxa"/>
          </w:tcPr>
          <w:p w:rsidR="00861599" w:rsidRDefault="00861599" w:rsidP="00336CD2">
            <w:r>
              <w:t>417924.4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1535062.9</w:t>
            </w:r>
          </w:p>
        </w:tc>
      </w:tr>
    </w:tbl>
    <w:p w:rsidR="00861599" w:rsidRDefault="00861599" w:rsidP="00861599"/>
    <w:p w:rsidR="00861599" w:rsidRDefault="00861599" w:rsidP="00861599">
      <w:r>
        <w:t>Образуемый земельный участок с условным номером 26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861599" w:rsidTr="00336CD2"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Номер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proofErr w:type="spellStart"/>
            <w:r>
              <w:rPr>
                <w:b/>
              </w:rPr>
              <w:t>Дир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гол</w:t>
            </w:r>
            <w:proofErr w:type="spellEnd"/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Длина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15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1</w:t>
            </w:r>
          </w:p>
        </w:tc>
        <w:tc>
          <w:tcPr>
            <w:tcW w:w="1914" w:type="dxa"/>
          </w:tcPr>
          <w:p w:rsidR="00861599" w:rsidRDefault="00861599" w:rsidP="00336CD2">
            <w:r>
              <w:t>322° 2' 7''</w:t>
            </w:r>
          </w:p>
        </w:tc>
        <w:tc>
          <w:tcPr>
            <w:tcW w:w="1914" w:type="dxa"/>
          </w:tcPr>
          <w:p w:rsidR="00861599" w:rsidRDefault="00861599" w:rsidP="00336CD2">
            <w:r>
              <w:t>27.51</w:t>
            </w:r>
          </w:p>
        </w:tc>
        <w:tc>
          <w:tcPr>
            <w:tcW w:w="1914" w:type="dxa"/>
          </w:tcPr>
          <w:p w:rsidR="00861599" w:rsidRDefault="00861599" w:rsidP="00336CD2">
            <w:r>
              <w:t>417923.42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1535153.61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2</w:t>
            </w:r>
          </w:p>
        </w:tc>
        <w:tc>
          <w:tcPr>
            <w:tcW w:w="1914" w:type="dxa"/>
          </w:tcPr>
          <w:p w:rsidR="00861599" w:rsidRDefault="00861599" w:rsidP="00336CD2">
            <w:r>
              <w:t>233° 17' 26''</w:t>
            </w:r>
          </w:p>
        </w:tc>
        <w:tc>
          <w:tcPr>
            <w:tcW w:w="1914" w:type="dxa"/>
          </w:tcPr>
          <w:p w:rsidR="00861599" w:rsidRDefault="00861599" w:rsidP="00336CD2">
            <w:r>
              <w:t>71.54</w:t>
            </w:r>
          </w:p>
        </w:tc>
        <w:tc>
          <w:tcPr>
            <w:tcW w:w="1914" w:type="dxa"/>
          </w:tcPr>
          <w:p w:rsidR="00861599" w:rsidRDefault="00861599" w:rsidP="00336CD2">
            <w:r>
              <w:t>417945.11</w:t>
            </w:r>
          </w:p>
        </w:tc>
        <w:tc>
          <w:tcPr>
            <w:tcW w:w="1915" w:type="dxa"/>
          </w:tcPr>
          <w:p w:rsidR="00861599" w:rsidRDefault="00861599" w:rsidP="00336CD2">
            <w:r>
              <w:t>1535136.69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3</w:t>
            </w:r>
          </w:p>
        </w:tc>
        <w:tc>
          <w:tcPr>
            <w:tcW w:w="1914" w:type="dxa"/>
          </w:tcPr>
          <w:p w:rsidR="00861599" w:rsidRDefault="00861599" w:rsidP="00336CD2">
            <w:r>
              <w:t>143° 17' 20''</w:t>
            </w:r>
          </w:p>
        </w:tc>
        <w:tc>
          <w:tcPr>
            <w:tcW w:w="1914" w:type="dxa"/>
          </w:tcPr>
          <w:p w:rsidR="00861599" w:rsidRDefault="00861599" w:rsidP="00336CD2">
            <w:r>
              <w:t>27.5</w:t>
            </w:r>
          </w:p>
        </w:tc>
        <w:tc>
          <w:tcPr>
            <w:tcW w:w="1914" w:type="dxa"/>
          </w:tcPr>
          <w:p w:rsidR="00861599" w:rsidRDefault="00861599" w:rsidP="00336CD2">
            <w:r>
              <w:t>417902.35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1535079.34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4</w:t>
            </w:r>
          </w:p>
        </w:tc>
        <w:tc>
          <w:tcPr>
            <w:tcW w:w="1914" w:type="dxa"/>
          </w:tcPr>
          <w:p w:rsidR="00861599" w:rsidRDefault="00861599" w:rsidP="00336CD2">
            <w:r>
              <w:t>53° 17' 29''</w:t>
            </w:r>
          </w:p>
        </w:tc>
        <w:tc>
          <w:tcPr>
            <w:tcW w:w="1914" w:type="dxa"/>
          </w:tcPr>
          <w:p w:rsidR="00861599" w:rsidRDefault="00861599" w:rsidP="00336CD2">
            <w:r>
              <w:t>72.14</w:t>
            </w:r>
          </w:p>
        </w:tc>
        <w:tc>
          <w:tcPr>
            <w:tcW w:w="1914" w:type="dxa"/>
          </w:tcPr>
          <w:p w:rsidR="00861599" w:rsidRDefault="00861599" w:rsidP="00336CD2">
            <w:r>
              <w:t>417880.3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1535095.78</w:t>
            </w:r>
          </w:p>
        </w:tc>
      </w:tr>
    </w:tbl>
    <w:p w:rsidR="00861599" w:rsidRDefault="00861599" w:rsidP="00861599"/>
    <w:p w:rsidR="00861599" w:rsidRDefault="00861599" w:rsidP="00861599">
      <w:r>
        <w:t>Образуемый земельный участок с условным номером 27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861599" w:rsidTr="00336CD2"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Номер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proofErr w:type="spellStart"/>
            <w:r>
              <w:rPr>
                <w:b/>
              </w:rPr>
              <w:t>Дир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гол</w:t>
            </w:r>
            <w:proofErr w:type="spellEnd"/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Длина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15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1</w:t>
            </w:r>
          </w:p>
        </w:tc>
        <w:tc>
          <w:tcPr>
            <w:tcW w:w="1914" w:type="dxa"/>
          </w:tcPr>
          <w:p w:rsidR="00861599" w:rsidRDefault="00861599" w:rsidP="00336CD2">
            <w:r>
              <w:t>236° 55' 0''</w:t>
            </w:r>
          </w:p>
        </w:tc>
        <w:tc>
          <w:tcPr>
            <w:tcW w:w="1914" w:type="dxa"/>
          </w:tcPr>
          <w:p w:rsidR="00861599" w:rsidRDefault="00861599" w:rsidP="00336CD2">
            <w:r>
              <w:t>59.91</w:t>
            </w:r>
          </w:p>
        </w:tc>
        <w:tc>
          <w:tcPr>
            <w:tcW w:w="1914" w:type="dxa"/>
          </w:tcPr>
          <w:p w:rsidR="00861599" w:rsidRDefault="00861599" w:rsidP="00336CD2">
            <w:r>
              <w:t>417949.41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1535044.25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2</w:t>
            </w:r>
          </w:p>
        </w:tc>
        <w:tc>
          <w:tcPr>
            <w:tcW w:w="1914" w:type="dxa"/>
          </w:tcPr>
          <w:p w:rsidR="00861599" w:rsidRDefault="00861599" w:rsidP="00336CD2">
            <w:r>
              <w:t>187° 48' 27''</w:t>
            </w:r>
          </w:p>
        </w:tc>
        <w:tc>
          <w:tcPr>
            <w:tcW w:w="1914" w:type="dxa"/>
          </w:tcPr>
          <w:p w:rsidR="00861599" w:rsidRDefault="00861599" w:rsidP="00336CD2">
            <w:r>
              <w:t>13.69</w:t>
            </w:r>
          </w:p>
        </w:tc>
        <w:tc>
          <w:tcPr>
            <w:tcW w:w="1914" w:type="dxa"/>
          </w:tcPr>
          <w:p w:rsidR="00861599" w:rsidRDefault="00861599" w:rsidP="00336CD2">
            <w:r>
              <w:t>417916.71</w:t>
            </w:r>
          </w:p>
        </w:tc>
        <w:tc>
          <w:tcPr>
            <w:tcW w:w="1915" w:type="dxa"/>
          </w:tcPr>
          <w:p w:rsidR="00861599" w:rsidRDefault="00861599" w:rsidP="00336CD2">
            <w:r>
              <w:t>1534994.05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3</w:t>
            </w:r>
          </w:p>
        </w:tc>
        <w:tc>
          <w:tcPr>
            <w:tcW w:w="1914" w:type="dxa"/>
          </w:tcPr>
          <w:p w:rsidR="00861599" w:rsidRDefault="00861599" w:rsidP="00336CD2">
            <w:r>
              <w:t>184° 50' 28''</w:t>
            </w:r>
          </w:p>
        </w:tc>
        <w:tc>
          <w:tcPr>
            <w:tcW w:w="1914" w:type="dxa"/>
          </w:tcPr>
          <w:p w:rsidR="00861599" w:rsidRDefault="00861599" w:rsidP="00336CD2">
            <w:r>
              <w:t>26.7</w:t>
            </w:r>
          </w:p>
        </w:tc>
        <w:tc>
          <w:tcPr>
            <w:tcW w:w="1914" w:type="dxa"/>
          </w:tcPr>
          <w:p w:rsidR="00861599" w:rsidRDefault="00861599" w:rsidP="00336CD2">
            <w:r>
              <w:t>417903.15</w:t>
            </w:r>
          </w:p>
        </w:tc>
        <w:tc>
          <w:tcPr>
            <w:tcW w:w="1915" w:type="dxa"/>
          </w:tcPr>
          <w:p w:rsidR="00861599" w:rsidRDefault="00861599" w:rsidP="00336CD2">
            <w:r>
              <w:t>1534992.19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4</w:t>
            </w:r>
          </w:p>
        </w:tc>
        <w:tc>
          <w:tcPr>
            <w:tcW w:w="1914" w:type="dxa"/>
          </w:tcPr>
          <w:p w:rsidR="00861599" w:rsidRDefault="00861599" w:rsidP="00336CD2">
            <w:r>
              <w:t>183° 5' 16''</w:t>
            </w:r>
          </w:p>
        </w:tc>
        <w:tc>
          <w:tcPr>
            <w:tcW w:w="1914" w:type="dxa"/>
          </w:tcPr>
          <w:p w:rsidR="00861599" w:rsidRDefault="00861599" w:rsidP="00336CD2">
            <w:r>
              <w:t>4.88</w:t>
            </w:r>
          </w:p>
        </w:tc>
        <w:tc>
          <w:tcPr>
            <w:tcW w:w="1914" w:type="dxa"/>
          </w:tcPr>
          <w:p w:rsidR="00861599" w:rsidRDefault="00861599" w:rsidP="00336CD2">
            <w:r>
              <w:t>417876.54</w:t>
            </w:r>
          </w:p>
        </w:tc>
        <w:tc>
          <w:tcPr>
            <w:tcW w:w="1915" w:type="dxa"/>
          </w:tcPr>
          <w:p w:rsidR="00861599" w:rsidRDefault="00861599" w:rsidP="00336CD2">
            <w:r>
              <w:t>1534989.94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5</w:t>
            </w:r>
          </w:p>
        </w:tc>
        <w:tc>
          <w:tcPr>
            <w:tcW w:w="1914" w:type="dxa"/>
          </w:tcPr>
          <w:p w:rsidR="00861599" w:rsidRDefault="00861599" w:rsidP="00336CD2">
            <w:r>
              <w:t>53° 17' 29''</w:t>
            </w:r>
          </w:p>
        </w:tc>
        <w:tc>
          <w:tcPr>
            <w:tcW w:w="1914" w:type="dxa"/>
          </w:tcPr>
          <w:p w:rsidR="00861599" w:rsidRDefault="00861599" w:rsidP="00336CD2">
            <w:r>
              <w:t>64.22</w:t>
            </w:r>
          </w:p>
        </w:tc>
        <w:tc>
          <w:tcPr>
            <w:tcW w:w="1914" w:type="dxa"/>
          </w:tcPr>
          <w:p w:rsidR="00861599" w:rsidRDefault="00861599" w:rsidP="00336CD2">
            <w:r>
              <w:t>417871.67</w:t>
            </w:r>
          </w:p>
        </w:tc>
        <w:tc>
          <w:tcPr>
            <w:tcW w:w="1915" w:type="dxa"/>
          </w:tcPr>
          <w:p w:rsidR="00861599" w:rsidRDefault="00861599" w:rsidP="00336CD2">
            <w:r>
              <w:t>1534989.67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6</w:t>
            </w:r>
          </w:p>
        </w:tc>
        <w:tc>
          <w:tcPr>
            <w:tcW w:w="1914" w:type="dxa"/>
          </w:tcPr>
          <w:p w:rsidR="00861599" w:rsidRDefault="00861599" w:rsidP="00336CD2">
            <w:r>
              <w:t>323° 17' 16''</w:t>
            </w:r>
          </w:p>
        </w:tc>
        <w:tc>
          <w:tcPr>
            <w:tcW w:w="1914" w:type="dxa"/>
          </w:tcPr>
          <w:p w:rsidR="00861599" w:rsidRDefault="00861599" w:rsidP="00336CD2">
            <w:r>
              <w:t>16.5</w:t>
            </w:r>
          </w:p>
        </w:tc>
        <w:tc>
          <w:tcPr>
            <w:tcW w:w="1914" w:type="dxa"/>
          </w:tcPr>
          <w:p w:rsidR="00861599" w:rsidRDefault="00861599" w:rsidP="00336CD2">
            <w:r>
              <w:t>417910.06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1535041.16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7</w:t>
            </w:r>
          </w:p>
        </w:tc>
        <w:tc>
          <w:tcPr>
            <w:tcW w:w="1914" w:type="dxa"/>
          </w:tcPr>
          <w:p w:rsidR="00861599" w:rsidRDefault="00861599" w:rsidP="00336CD2">
            <w:r>
              <w:t>53° 17' 27''</w:t>
            </w:r>
          </w:p>
        </w:tc>
        <w:tc>
          <w:tcPr>
            <w:tcW w:w="1914" w:type="dxa"/>
          </w:tcPr>
          <w:p w:rsidR="00861599" w:rsidRDefault="00861599" w:rsidP="00336CD2">
            <w:r>
              <w:t>26</w:t>
            </w:r>
          </w:p>
        </w:tc>
        <w:tc>
          <w:tcPr>
            <w:tcW w:w="1914" w:type="dxa"/>
          </w:tcPr>
          <w:p w:rsidR="00861599" w:rsidRDefault="00861599" w:rsidP="00336CD2">
            <w:r>
              <w:t>417923.28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1535031.3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8</w:t>
            </w:r>
          </w:p>
        </w:tc>
        <w:tc>
          <w:tcPr>
            <w:tcW w:w="1914" w:type="dxa"/>
          </w:tcPr>
          <w:p w:rsidR="00861599" w:rsidRDefault="00861599" w:rsidP="00336CD2">
            <w:r>
              <w:t>323° 17' 22''</w:t>
            </w:r>
          </w:p>
        </w:tc>
        <w:tc>
          <w:tcPr>
            <w:tcW w:w="1914" w:type="dxa"/>
          </w:tcPr>
          <w:p w:rsidR="00861599" w:rsidRDefault="00861599" w:rsidP="00336CD2">
            <w:r>
              <w:t>13.21</w:t>
            </w:r>
          </w:p>
        </w:tc>
        <w:tc>
          <w:tcPr>
            <w:tcW w:w="1914" w:type="dxa"/>
          </w:tcPr>
          <w:p w:rsidR="00861599" w:rsidRDefault="00861599" w:rsidP="00336CD2">
            <w:r>
              <w:t>417938.83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1535052.14</w:t>
            </w:r>
          </w:p>
        </w:tc>
      </w:tr>
    </w:tbl>
    <w:p w:rsidR="00861599" w:rsidRDefault="00861599" w:rsidP="00861599"/>
    <w:p w:rsidR="00861599" w:rsidRDefault="00861599" w:rsidP="00861599">
      <w:r>
        <w:t>Образуемый земельный участок с условным номером 28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861599" w:rsidTr="00336CD2"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Номер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proofErr w:type="spellStart"/>
            <w:r>
              <w:rPr>
                <w:b/>
              </w:rPr>
              <w:t>Дир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гол</w:t>
            </w:r>
            <w:proofErr w:type="spellEnd"/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Длина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15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1</w:t>
            </w:r>
          </w:p>
        </w:tc>
        <w:tc>
          <w:tcPr>
            <w:tcW w:w="1914" w:type="dxa"/>
          </w:tcPr>
          <w:p w:rsidR="00861599" w:rsidRDefault="00861599" w:rsidP="00336CD2">
            <w:r>
              <w:t>233° 17' 29''</w:t>
            </w:r>
          </w:p>
        </w:tc>
        <w:tc>
          <w:tcPr>
            <w:tcW w:w="1914" w:type="dxa"/>
          </w:tcPr>
          <w:p w:rsidR="00861599" w:rsidRDefault="00861599" w:rsidP="00336CD2">
            <w:r>
              <w:t>64.22</w:t>
            </w:r>
          </w:p>
        </w:tc>
        <w:tc>
          <w:tcPr>
            <w:tcW w:w="1914" w:type="dxa"/>
          </w:tcPr>
          <w:p w:rsidR="00861599" w:rsidRDefault="00861599" w:rsidP="00336CD2">
            <w:r>
              <w:t>417910.06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1535041.16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2</w:t>
            </w:r>
          </w:p>
        </w:tc>
        <w:tc>
          <w:tcPr>
            <w:tcW w:w="1914" w:type="dxa"/>
          </w:tcPr>
          <w:p w:rsidR="00861599" w:rsidRDefault="00861599" w:rsidP="00336CD2">
            <w:r>
              <w:t>173° 41' 52''</w:t>
            </w:r>
          </w:p>
        </w:tc>
        <w:tc>
          <w:tcPr>
            <w:tcW w:w="1914" w:type="dxa"/>
          </w:tcPr>
          <w:p w:rsidR="00861599" w:rsidRDefault="00861599" w:rsidP="00336CD2">
            <w:r>
              <w:t>8.57</w:t>
            </w:r>
          </w:p>
        </w:tc>
        <w:tc>
          <w:tcPr>
            <w:tcW w:w="1914" w:type="dxa"/>
          </w:tcPr>
          <w:p w:rsidR="00861599" w:rsidRDefault="00861599" w:rsidP="00336CD2">
            <w:r>
              <w:t>417871.67</w:t>
            </w:r>
          </w:p>
        </w:tc>
        <w:tc>
          <w:tcPr>
            <w:tcW w:w="1915" w:type="dxa"/>
          </w:tcPr>
          <w:p w:rsidR="00861599" w:rsidRDefault="00861599" w:rsidP="00336CD2">
            <w:r>
              <w:t>1534989.67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3</w:t>
            </w:r>
          </w:p>
        </w:tc>
        <w:tc>
          <w:tcPr>
            <w:tcW w:w="1914" w:type="dxa"/>
          </w:tcPr>
          <w:p w:rsidR="00861599" w:rsidRDefault="00861599" w:rsidP="00336CD2">
            <w:r>
              <w:t>159° 49' 7''</w:t>
            </w:r>
          </w:p>
        </w:tc>
        <w:tc>
          <w:tcPr>
            <w:tcW w:w="1914" w:type="dxa"/>
          </w:tcPr>
          <w:p w:rsidR="00861599" w:rsidRDefault="00861599" w:rsidP="00336CD2">
            <w:r>
              <w:t>8.84</w:t>
            </w:r>
          </w:p>
        </w:tc>
        <w:tc>
          <w:tcPr>
            <w:tcW w:w="1914" w:type="dxa"/>
          </w:tcPr>
          <w:p w:rsidR="00861599" w:rsidRDefault="00861599" w:rsidP="00336CD2">
            <w:r>
              <w:t>417863.15</w:t>
            </w:r>
          </w:p>
        </w:tc>
        <w:tc>
          <w:tcPr>
            <w:tcW w:w="1915" w:type="dxa"/>
          </w:tcPr>
          <w:p w:rsidR="00861599" w:rsidRDefault="00861599" w:rsidP="00336CD2">
            <w:r>
              <w:t>1534990.62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4</w:t>
            </w:r>
          </w:p>
        </w:tc>
        <w:tc>
          <w:tcPr>
            <w:tcW w:w="1914" w:type="dxa"/>
          </w:tcPr>
          <w:p w:rsidR="00861599" w:rsidRDefault="00861599" w:rsidP="00336CD2">
            <w:r>
              <w:t>147° 48' 20''</w:t>
            </w:r>
          </w:p>
        </w:tc>
        <w:tc>
          <w:tcPr>
            <w:tcW w:w="1914" w:type="dxa"/>
          </w:tcPr>
          <w:p w:rsidR="00861599" w:rsidRDefault="00861599" w:rsidP="00336CD2">
            <w:r>
              <w:t>6.64</w:t>
            </w:r>
          </w:p>
        </w:tc>
        <w:tc>
          <w:tcPr>
            <w:tcW w:w="1914" w:type="dxa"/>
          </w:tcPr>
          <w:p w:rsidR="00861599" w:rsidRDefault="00861599" w:rsidP="00336CD2">
            <w:r>
              <w:t>417854.85</w:t>
            </w:r>
          </w:p>
        </w:tc>
        <w:tc>
          <w:tcPr>
            <w:tcW w:w="1915" w:type="dxa"/>
          </w:tcPr>
          <w:p w:rsidR="00861599" w:rsidRDefault="00861599" w:rsidP="00336CD2">
            <w:r>
              <w:t>1534993.67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5</w:t>
            </w:r>
          </w:p>
        </w:tc>
        <w:tc>
          <w:tcPr>
            <w:tcW w:w="1914" w:type="dxa"/>
          </w:tcPr>
          <w:p w:rsidR="00861599" w:rsidRDefault="00861599" w:rsidP="00336CD2">
            <w:r>
              <w:t>135° 51' 14''</w:t>
            </w:r>
          </w:p>
        </w:tc>
        <w:tc>
          <w:tcPr>
            <w:tcW w:w="1914" w:type="dxa"/>
          </w:tcPr>
          <w:p w:rsidR="00861599" w:rsidRDefault="00861599" w:rsidP="00336CD2">
            <w:r>
              <w:t>5.15</w:t>
            </w:r>
          </w:p>
        </w:tc>
        <w:tc>
          <w:tcPr>
            <w:tcW w:w="1914" w:type="dxa"/>
          </w:tcPr>
          <w:p w:rsidR="00861599" w:rsidRDefault="00861599" w:rsidP="00336CD2">
            <w:r>
              <w:t>417849.23</w:t>
            </w:r>
          </w:p>
        </w:tc>
        <w:tc>
          <w:tcPr>
            <w:tcW w:w="1915" w:type="dxa"/>
          </w:tcPr>
          <w:p w:rsidR="00861599" w:rsidRDefault="00861599" w:rsidP="00336CD2">
            <w:r>
              <w:t>1534997.2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6</w:t>
            </w:r>
          </w:p>
        </w:tc>
        <w:tc>
          <w:tcPr>
            <w:tcW w:w="1914" w:type="dxa"/>
          </w:tcPr>
          <w:p w:rsidR="00861599" w:rsidRDefault="00861599" w:rsidP="00336CD2">
            <w:r>
              <w:t>53° 14' 5''</w:t>
            </w:r>
          </w:p>
        </w:tc>
        <w:tc>
          <w:tcPr>
            <w:tcW w:w="1914" w:type="dxa"/>
          </w:tcPr>
          <w:p w:rsidR="00861599" w:rsidRDefault="00861599" w:rsidP="00336CD2">
            <w:r>
              <w:t>70.93</w:t>
            </w:r>
          </w:p>
        </w:tc>
        <w:tc>
          <w:tcPr>
            <w:tcW w:w="1914" w:type="dxa"/>
          </w:tcPr>
          <w:p w:rsidR="00861599" w:rsidRDefault="00861599" w:rsidP="00336CD2">
            <w:r>
              <w:t>417845.54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1535000.79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7</w:t>
            </w:r>
          </w:p>
        </w:tc>
        <w:tc>
          <w:tcPr>
            <w:tcW w:w="1914" w:type="dxa"/>
          </w:tcPr>
          <w:p w:rsidR="00861599" w:rsidRDefault="00861599" w:rsidP="00336CD2">
            <w:r>
              <w:t>323° 17' 20''</w:t>
            </w:r>
          </w:p>
        </w:tc>
        <w:tc>
          <w:tcPr>
            <w:tcW w:w="1914" w:type="dxa"/>
          </w:tcPr>
          <w:p w:rsidR="00861599" w:rsidRDefault="00861599" w:rsidP="00336CD2">
            <w:r>
              <w:t>27.52</w:t>
            </w:r>
          </w:p>
        </w:tc>
        <w:tc>
          <w:tcPr>
            <w:tcW w:w="1914" w:type="dxa"/>
          </w:tcPr>
          <w:p w:rsidR="00861599" w:rsidRDefault="00861599" w:rsidP="00336CD2">
            <w:r>
              <w:t>417888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1535057.61</w:t>
            </w:r>
          </w:p>
        </w:tc>
      </w:tr>
    </w:tbl>
    <w:p w:rsidR="00861599" w:rsidRDefault="00861599" w:rsidP="00861599"/>
    <w:p w:rsidR="00861599" w:rsidRDefault="00861599" w:rsidP="00861599">
      <w:r>
        <w:t>Образуемый земельный участок с условным номером 29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861599" w:rsidTr="00336CD2"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Номер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proofErr w:type="spellStart"/>
            <w:r>
              <w:rPr>
                <w:b/>
              </w:rPr>
              <w:t>Дир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гол</w:t>
            </w:r>
            <w:proofErr w:type="spellEnd"/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Длина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15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1</w:t>
            </w:r>
          </w:p>
        </w:tc>
        <w:tc>
          <w:tcPr>
            <w:tcW w:w="1914" w:type="dxa"/>
          </w:tcPr>
          <w:p w:rsidR="00861599" w:rsidRDefault="00861599" w:rsidP="00336CD2">
            <w:r>
              <w:t>323° 17' 20''</w:t>
            </w:r>
          </w:p>
        </w:tc>
        <w:tc>
          <w:tcPr>
            <w:tcW w:w="1914" w:type="dxa"/>
          </w:tcPr>
          <w:p w:rsidR="00861599" w:rsidRDefault="00861599" w:rsidP="00336CD2">
            <w:r>
              <w:t>27.5</w:t>
            </w:r>
          </w:p>
        </w:tc>
        <w:tc>
          <w:tcPr>
            <w:tcW w:w="1914" w:type="dxa"/>
          </w:tcPr>
          <w:p w:rsidR="00861599" w:rsidRDefault="00861599" w:rsidP="00336CD2">
            <w:r>
              <w:t>417880.3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1535095.78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2</w:t>
            </w:r>
          </w:p>
        </w:tc>
        <w:tc>
          <w:tcPr>
            <w:tcW w:w="1914" w:type="dxa"/>
          </w:tcPr>
          <w:p w:rsidR="00861599" w:rsidRDefault="00861599" w:rsidP="00336CD2">
            <w:r>
              <w:t>323° 17' 13''</w:t>
            </w:r>
          </w:p>
        </w:tc>
        <w:tc>
          <w:tcPr>
            <w:tcW w:w="1914" w:type="dxa"/>
          </w:tcPr>
          <w:p w:rsidR="00861599" w:rsidRDefault="00861599" w:rsidP="00336CD2">
            <w:r>
              <w:t>27.5</w:t>
            </w:r>
          </w:p>
        </w:tc>
        <w:tc>
          <w:tcPr>
            <w:tcW w:w="1914" w:type="dxa"/>
          </w:tcPr>
          <w:p w:rsidR="00861599" w:rsidRDefault="00861599" w:rsidP="00336CD2">
            <w:r>
              <w:t>417902.35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1535079.34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3</w:t>
            </w:r>
          </w:p>
        </w:tc>
        <w:tc>
          <w:tcPr>
            <w:tcW w:w="1914" w:type="dxa"/>
          </w:tcPr>
          <w:p w:rsidR="00861599" w:rsidRDefault="00861599" w:rsidP="00336CD2">
            <w:r>
              <w:t>323° 17' 18''</w:t>
            </w:r>
          </w:p>
        </w:tc>
        <w:tc>
          <w:tcPr>
            <w:tcW w:w="1914" w:type="dxa"/>
          </w:tcPr>
          <w:p w:rsidR="00861599" w:rsidRDefault="00861599" w:rsidP="00336CD2">
            <w:r>
              <w:t>18</w:t>
            </w:r>
          </w:p>
        </w:tc>
        <w:tc>
          <w:tcPr>
            <w:tcW w:w="1914" w:type="dxa"/>
          </w:tcPr>
          <w:p w:rsidR="00861599" w:rsidRDefault="00861599" w:rsidP="00336CD2">
            <w:r>
              <w:t>417924.4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1535062.9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4</w:t>
            </w:r>
          </w:p>
        </w:tc>
        <w:tc>
          <w:tcPr>
            <w:tcW w:w="1914" w:type="dxa"/>
          </w:tcPr>
          <w:p w:rsidR="00861599" w:rsidRDefault="00861599" w:rsidP="00336CD2">
            <w:r>
              <w:t>233° 17' 27''</w:t>
            </w:r>
          </w:p>
        </w:tc>
        <w:tc>
          <w:tcPr>
            <w:tcW w:w="1914" w:type="dxa"/>
          </w:tcPr>
          <w:p w:rsidR="00861599" w:rsidRDefault="00861599" w:rsidP="00336CD2">
            <w:r>
              <w:t>26</w:t>
            </w:r>
          </w:p>
        </w:tc>
        <w:tc>
          <w:tcPr>
            <w:tcW w:w="1914" w:type="dxa"/>
          </w:tcPr>
          <w:p w:rsidR="00861599" w:rsidRDefault="00861599" w:rsidP="00336CD2">
            <w:r>
              <w:t>417938.83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1535052.14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5</w:t>
            </w:r>
          </w:p>
        </w:tc>
        <w:tc>
          <w:tcPr>
            <w:tcW w:w="1914" w:type="dxa"/>
          </w:tcPr>
          <w:p w:rsidR="00861599" w:rsidRDefault="00861599" w:rsidP="00336CD2">
            <w:r>
              <w:t>143° 17' 16''</w:t>
            </w:r>
          </w:p>
        </w:tc>
        <w:tc>
          <w:tcPr>
            <w:tcW w:w="1914" w:type="dxa"/>
          </w:tcPr>
          <w:p w:rsidR="00861599" w:rsidRDefault="00861599" w:rsidP="00336CD2">
            <w:r>
              <w:t>16.5</w:t>
            </w:r>
          </w:p>
        </w:tc>
        <w:tc>
          <w:tcPr>
            <w:tcW w:w="1914" w:type="dxa"/>
          </w:tcPr>
          <w:p w:rsidR="00861599" w:rsidRDefault="00861599" w:rsidP="00336CD2">
            <w:r>
              <w:t>417923.28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1535031.3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6</w:t>
            </w:r>
          </w:p>
        </w:tc>
        <w:tc>
          <w:tcPr>
            <w:tcW w:w="1914" w:type="dxa"/>
          </w:tcPr>
          <w:p w:rsidR="00861599" w:rsidRDefault="00861599" w:rsidP="00336CD2">
            <w:r>
              <w:t>143° 17' 20''</w:t>
            </w:r>
          </w:p>
        </w:tc>
        <w:tc>
          <w:tcPr>
            <w:tcW w:w="1914" w:type="dxa"/>
          </w:tcPr>
          <w:p w:rsidR="00861599" w:rsidRDefault="00861599" w:rsidP="00336CD2">
            <w:r>
              <w:t>27.52</w:t>
            </w:r>
          </w:p>
        </w:tc>
        <w:tc>
          <w:tcPr>
            <w:tcW w:w="1914" w:type="dxa"/>
          </w:tcPr>
          <w:p w:rsidR="00861599" w:rsidRDefault="00861599" w:rsidP="00336CD2">
            <w:r>
              <w:t>417910.06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1535041.16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7</w:t>
            </w:r>
          </w:p>
        </w:tc>
        <w:tc>
          <w:tcPr>
            <w:tcW w:w="1914" w:type="dxa"/>
          </w:tcPr>
          <w:p w:rsidR="00861599" w:rsidRDefault="00861599" w:rsidP="00336CD2">
            <w:r>
              <w:t>143° 25' 10''</w:t>
            </w:r>
          </w:p>
        </w:tc>
        <w:tc>
          <w:tcPr>
            <w:tcW w:w="1914" w:type="dxa"/>
          </w:tcPr>
          <w:p w:rsidR="00861599" w:rsidRDefault="00861599" w:rsidP="00336CD2">
            <w:r>
              <w:t>28.98</w:t>
            </w:r>
          </w:p>
        </w:tc>
        <w:tc>
          <w:tcPr>
            <w:tcW w:w="1914" w:type="dxa"/>
          </w:tcPr>
          <w:p w:rsidR="00861599" w:rsidRDefault="00861599" w:rsidP="00336CD2">
            <w:r>
              <w:t>417888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1535057.61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8</w:t>
            </w:r>
          </w:p>
        </w:tc>
        <w:tc>
          <w:tcPr>
            <w:tcW w:w="1914" w:type="dxa"/>
          </w:tcPr>
          <w:p w:rsidR="00861599" w:rsidRDefault="00861599" w:rsidP="00336CD2">
            <w:r>
              <w:t>53° 17' 26''</w:t>
            </w:r>
          </w:p>
        </w:tc>
        <w:tc>
          <w:tcPr>
            <w:tcW w:w="1914" w:type="dxa"/>
          </w:tcPr>
          <w:p w:rsidR="00861599" w:rsidRDefault="00861599" w:rsidP="00336CD2">
            <w:r>
              <w:t>26.07</w:t>
            </w:r>
          </w:p>
        </w:tc>
        <w:tc>
          <w:tcPr>
            <w:tcW w:w="1914" w:type="dxa"/>
          </w:tcPr>
          <w:p w:rsidR="00861599" w:rsidRDefault="00861599" w:rsidP="00336CD2">
            <w:r>
              <w:t>417864.72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1535074.88</w:t>
            </w:r>
          </w:p>
        </w:tc>
      </w:tr>
    </w:tbl>
    <w:p w:rsidR="00861599" w:rsidRDefault="00861599" w:rsidP="00861599"/>
    <w:p w:rsidR="00861599" w:rsidRDefault="00861599" w:rsidP="00861599">
      <w:r>
        <w:t>Образуемый земельный участок с условным номером 30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861599" w:rsidTr="00336CD2"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Номер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proofErr w:type="spellStart"/>
            <w:r>
              <w:rPr>
                <w:b/>
              </w:rPr>
              <w:t>Дир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гол</w:t>
            </w:r>
            <w:proofErr w:type="spellEnd"/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Длина</w:t>
            </w:r>
          </w:p>
        </w:tc>
        <w:tc>
          <w:tcPr>
            <w:tcW w:w="1914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15" w:type="dxa"/>
          </w:tcPr>
          <w:p w:rsidR="00861599" w:rsidRPr="0095697F" w:rsidRDefault="00861599" w:rsidP="00336CD2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1</w:t>
            </w:r>
          </w:p>
        </w:tc>
        <w:tc>
          <w:tcPr>
            <w:tcW w:w="1914" w:type="dxa"/>
          </w:tcPr>
          <w:p w:rsidR="00861599" w:rsidRDefault="00861599" w:rsidP="00336CD2">
            <w:r>
              <w:t>323° 25' 10''</w:t>
            </w:r>
          </w:p>
        </w:tc>
        <w:tc>
          <w:tcPr>
            <w:tcW w:w="1914" w:type="dxa"/>
          </w:tcPr>
          <w:p w:rsidR="00861599" w:rsidRDefault="00861599" w:rsidP="00336CD2">
            <w:r>
              <w:t>28.98</w:t>
            </w:r>
          </w:p>
        </w:tc>
        <w:tc>
          <w:tcPr>
            <w:tcW w:w="1914" w:type="dxa"/>
          </w:tcPr>
          <w:p w:rsidR="00861599" w:rsidRDefault="00861599" w:rsidP="00336CD2">
            <w:r>
              <w:t>417864.72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1535074.88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2</w:t>
            </w:r>
          </w:p>
        </w:tc>
        <w:tc>
          <w:tcPr>
            <w:tcW w:w="1914" w:type="dxa"/>
          </w:tcPr>
          <w:p w:rsidR="00861599" w:rsidRDefault="00861599" w:rsidP="00336CD2">
            <w:r>
              <w:t>233° 14' 5''</w:t>
            </w:r>
          </w:p>
        </w:tc>
        <w:tc>
          <w:tcPr>
            <w:tcW w:w="1914" w:type="dxa"/>
          </w:tcPr>
          <w:p w:rsidR="00861599" w:rsidRDefault="00861599" w:rsidP="00336CD2">
            <w:r>
              <w:t>70.93</w:t>
            </w:r>
          </w:p>
        </w:tc>
        <w:tc>
          <w:tcPr>
            <w:tcW w:w="1914" w:type="dxa"/>
          </w:tcPr>
          <w:p w:rsidR="00861599" w:rsidRDefault="00861599" w:rsidP="00336CD2">
            <w:r>
              <w:t>417888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1535057.61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3</w:t>
            </w:r>
          </w:p>
        </w:tc>
        <w:tc>
          <w:tcPr>
            <w:tcW w:w="1914" w:type="dxa"/>
          </w:tcPr>
          <w:p w:rsidR="00861599" w:rsidRDefault="00861599" w:rsidP="00336CD2">
            <w:r>
              <w:t>127° 10' 51''</w:t>
            </w:r>
          </w:p>
        </w:tc>
        <w:tc>
          <w:tcPr>
            <w:tcW w:w="1914" w:type="dxa"/>
          </w:tcPr>
          <w:p w:rsidR="00861599" w:rsidRDefault="00861599" w:rsidP="00336CD2">
            <w:r>
              <w:t>10.64</w:t>
            </w:r>
          </w:p>
        </w:tc>
        <w:tc>
          <w:tcPr>
            <w:tcW w:w="1914" w:type="dxa"/>
          </w:tcPr>
          <w:p w:rsidR="00861599" w:rsidRDefault="00861599" w:rsidP="00336CD2">
            <w:r>
              <w:t>417845.54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1535000.79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4</w:t>
            </w:r>
          </w:p>
        </w:tc>
        <w:tc>
          <w:tcPr>
            <w:tcW w:w="1914" w:type="dxa"/>
          </w:tcPr>
          <w:p w:rsidR="00861599" w:rsidRDefault="00861599" w:rsidP="00336CD2">
            <w:r>
              <w:t>112° 59' 33''</w:t>
            </w:r>
          </w:p>
        </w:tc>
        <w:tc>
          <w:tcPr>
            <w:tcW w:w="1914" w:type="dxa"/>
          </w:tcPr>
          <w:p w:rsidR="00861599" w:rsidRDefault="00861599" w:rsidP="00336CD2">
            <w:r>
              <w:t>8.08</w:t>
            </w:r>
          </w:p>
        </w:tc>
        <w:tc>
          <w:tcPr>
            <w:tcW w:w="1914" w:type="dxa"/>
          </w:tcPr>
          <w:p w:rsidR="00861599" w:rsidRDefault="00861599" w:rsidP="00336CD2">
            <w:r>
              <w:t>417839.11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1535009.26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5</w:t>
            </w:r>
          </w:p>
        </w:tc>
        <w:tc>
          <w:tcPr>
            <w:tcW w:w="1914" w:type="dxa"/>
          </w:tcPr>
          <w:p w:rsidR="00861599" w:rsidRDefault="00861599" w:rsidP="00336CD2">
            <w:r>
              <w:t>100° 42' 9''</w:t>
            </w:r>
          </w:p>
        </w:tc>
        <w:tc>
          <w:tcPr>
            <w:tcW w:w="1914" w:type="dxa"/>
          </w:tcPr>
          <w:p w:rsidR="00861599" w:rsidRDefault="00861599" w:rsidP="00336CD2">
            <w:r>
              <w:t>15.91</w:t>
            </w:r>
          </w:p>
        </w:tc>
        <w:tc>
          <w:tcPr>
            <w:tcW w:w="1914" w:type="dxa"/>
          </w:tcPr>
          <w:p w:rsidR="00861599" w:rsidRDefault="00861599" w:rsidP="00336CD2">
            <w:r>
              <w:t>417835.96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1535016.7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6</w:t>
            </w:r>
          </w:p>
        </w:tc>
        <w:tc>
          <w:tcPr>
            <w:tcW w:w="1914" w:type="dxa"/>
          </w:tcPr>
          <w:p w:rsidR="00861599" w:rsidRDefault="00861599" w:rsidP="00336CD2">
            <w:r>
              <w:t>53° 17' 28''</w:t>
            </w:r>
          </w:p>
        </w:tc>
        <w:tc>
          <w:tcPr>
            <w:tcW w:w="1914" w:type="dxa"/>
          </w:tcPr>
          <w:p w:rsidR="00861599" w:rsidRDefault="00861599" w:rsidP="00336CD2">
            <w:r>
              <w:t>18.07</w:t>
            </w:r>
          </w:p>
        </w:tc>
        <w:tc>
          <w:tcPr>
            <w:tcW w:w="1914" w:type="dxa"/>
          </w:tcPr>
          <w:p w:rsidR="00861599" w:rsidRDefault="00861599" w:rsidP="00336CD2">
            <w:r>
              <w:t>417833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1535032.34</w:t>
            </w:r>
          </w:p>
        </w:tc>
      </w:tr>
      <w:tr w:rsidR="00861599" w:rsidTr="00336CD2">
        <w:tc>
          <w:tcPr>
            <w:tcW w:w="1914" w:type="dxa"/>
          </w:tcPr>
          <w:p w:rsidR="00861599" w:rsidRDefault="00861599" w:rsidP="00336CD2">
            <w:r>
              <w:t>7</w:t>
            </w:r>
          </w:p>
        </w:tc>
        <w:tc>
          <w:tcPr>
            <w:tcW w:w="1914" w:type="dxa"/>
          </w:tcPr>
          <w:p w:rsidR="00861599" w:rsidRDefault="00861599" w:rsidP="00336CD2">
            <w:r>
              <w:t>53° 17' 28''</w:t>
            </w:r>
          </w:p>
        </w:tc>
        <w:tc>
          <w:tcPr>
            <w:tcW w:w="1914" w:type="dxa"/>
          </w:tcPr>
          <w:p w:rsidR="00861599" w:rsidRDefault="00861599" w:rsidP="00336CD2">
            <w:r>
              <w:t>35</w:t>
            </w:r>
          </w:p>
        </w:tc>
        <w:tc>
          <w:tcPr>
            <w:tcW w:w="1914" w:type="dxa"/>
          </w:tcPr>
          <w:p w:rsidR="00861599" w:rsidRDefault="00861599" w:rsidP="00336CD2">
            <w:r>
              <w:t>417843.8</w:t>
            </w:r>
          </w:p>
        </w:tc>
        <w:tc>
          <w:tcPr>
            <w:tcW w:w="1915" w:type="dxa"/>
          </w:tcPr>
          <w:p w:rsidR="00861599" w:rsidRDefault="00861599" w:rsidP="00336CD2">
            <w:r>
              <w:t>1535046.82</w:t>
            </w:r>
          </w:p>
        </w:tc>
      </w:tr>
    </w:tbl>
    <w:p w:rsidR="00861599" w:rsidRDefault="00861599" w:rsidP="00861599"/>
    <w:p w:rsidR="00141A1C" w:rsidRDefault="00141A1C"/>
    <w:sectPr w:rsidR="00141A1C" w:rsidSect="00D821A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3E8" w:rsidRDefault="00EE23E8" w:rsidP="001A0068">
      <w:r>
        <w:separator/>
      </w:r>
    </w:p>
  </w:endnote>
  <w:endnote w:type="continuationSeparator" w:id="0">
    <w:p w:rsidR="00EE23E8" w:rsidRDefault="00EE23E8" w:rsidP="001A0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8304576"/>
      <w:docPartObj>
        <w:docPartGallery w:val="Page Numbers (Bottom of Page)"/>
        <w:docPartUnique/>
      </w:docPartObj>
    </w:sdtPr>
    <w:sdtEndPr/>
    <w:sdtContent>
      <w:p w:rsidR="00B81F08" w:rsidRDefault="00B81F0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754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B81F08" w:rsidRDefault="00B81F0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3E8" w:rsidRDefault="00EE23E8" w:rsidP="001A0068">
      <w:r>
        <w:separator/>
      </w:r>
    </w:p>
  </w:footnote>
  <w:footnote w:type="continuationSeparator" w:id="0">
    <w:p w:rsidR="00EE23E8" w:rsidRDefault="00EE23E8" w:rsidP="001A00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690"/>
    <w:rsid w:val="00036189"/>
    <w:rsid w:val="00045106"/>
    <w:rsid w:val="00141A1C"/>
    <w:rsid w:val="0015319F"/>
    <w:rsid w:val="0015756B"/>
    <w:rsid w:val="00185D3A"/>
    <w:rsid w:val="001A0068"/>
    <w:rsid w:val="002909CD"/>
    <w:rsid w:val="002D175A"/>
    <w:rsid w:val="00336CD2"/>
    <w:rsid w:val="003849BC"/>
    <w:rsid w:val="003F3786"/>
    <w:rsid w:val="003F6469"/>
    <w:rsid w:val="004345EA"/>
    <w:rsid w:val="004357EC"/>
    <w:rsid w:val="0055550D"/>
    <w:rsid w:val="005E489D"/>
    <w:rsid w:val="006225B8"/>
    <w:rsid w:val="006E33EB"/>
    <w:rsid w:val="006F6F9B"/>
    <w:rsid w:val="00707A33"/>
    <w:rsid w:val="007434D7"/>
    <w:rsid w:val="007A2711"/>
    <w:rsid w:val="007E2F4E"/>
    <w:rsid w:val="00853FCA"/>
    <w:rsid w:val="00861599"/>
    <w:rsid w:val="008A1B90"/>
    <w:rsid w:val="008E77E4"/>
    <w:rsid w:val="009C344E"/>
    <w:rsid w:val="00A10780"/>
    <w:rsid w:val="00A14968"/>
    <w:rsid w:val="00AB6AA6"/>
    <w:rsid w:val="00B81F08"/>
    <w:rsid w:val="00B97518"/>
    <w:rsid w:val="00BA1B04"/>
    <w:rsid w:val="00BE7312"/>
    <w:rsid w:val="00C67F3E"/>
    <w:rsid w:val="00CC1A94"/>
    <w:rsid w:val="00D27542"/>
    <w:rsid w:val="00D821A6"/>
    <w:rsid w:val="00E013AC"/>
    <w:rsid w:val="00E5717D"/>
    <w:rsid w:val="00ED6203"/>
    <w:rsid w:val="00EE23E8"/>
    <w:rsid w:val="00EF3CF0"/>
    <w:rsid w:val="00F24690"/>
    <w:rsid w:val="00FC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9C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1A0068"/>
    <w:rPr>
      <w:rFonts w:eastAsia="SimSun"/>
      <w:lang w:eastAsia="zh-CN"/>
    </w:rPr>
  </w:style>
  <w:style w:type="character" w:customStyle="1" w:styleId="a4">
    <w:name w:val="Без интервала Знак"/>
    <w:link w:val="a3"/>
    <w:uiPriority w:val="1"/>
    <w:rsid w:val="001A0068"/>
    <w:rPr>
      <w:rFonts w:eastAsia="SimSun"/>
      <w:sz w:val="24"/>
      <w:szCs w:val="24"/>
      <w:lang w:eastAsia="zh-CN"/>
    </w:rPr>
  </w:style>
  <w:style w:type="paragraph" w:styleId="a5">
    <w:name w:val="header"/>
    <w:basedOn w:val="a"/>
    <w:link w:val="a6"/>
    <w:uiPriority w:val="99"/>
    <w:unhideWhenUsed/>
    <w:rsid w:val="001A00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0068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1A00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A0068"/>
    <w:rPr>
      <w:sz w:val="24"/>
      <w:szCs w:val="24"/>
    </w:rPr>
  </w:style>
  <w:style w:type="table" w:styleId="a9">
    <w:name w:val="Table Grid"/>
    <w:basedOn w:val="a1"/>
    <w:uiPriority w:val="59"/>
    <w:rsid w:val="00336C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9C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1A0068"/>
    <w:rPr>
      <w:rFonts w:eastAsia="SimSun"/>
      <w:lang w:eastAsia="zh-CN"/>
    </w:rPr>
  </w:style>
  <w:style w:type="character" w:customStyle="1" w:styleId="a4">
    <w:name w:val="Без интервала Знак"/>
    <w:link w:val="a3"/>
    <w:uiPriority w:val="1"/>
    <w:rsid w:val="001A0068"/>
    <w:rPr>
      <w:rFonts w:eastAsia="SimSun"/>
      <w:sz w:val="24"/>
      <w:szCs w:val="24"/>
      <w:lang w:eastAsia="zh-CN"/>
    </w:rPr>
  </w:style>
  <w:style w:type="paragraph" w:styleId="a5">
    <w:name w:val="header"/>
    <w:basedOn w:val="a"/>
    <w:link w:val="a6"/>
    <w:uiPriority w:val="99"/>
    <w:unhideWhenUsed/>
    <w:rsid w:val="001A00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0068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1A00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A0068"/>
    <w:rPr>
      <w:sz w:val="24"/>
      <w:szCs w:val="24"/>
    </w:rPr>
  </w:style>
  <w:style w:type="table" w:styleId="a9">
    <w:name w:val="Table Grid"/>
    <w:basedOn w:val="a1"/>
    <w:uiPriority w:val="59"/>
    <w:rsid w:val="00336C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8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72;&#1073;&#1086;&#1090;&#1072;\&#1059;&#1090;&#1080;&#1083;&#1080;&#1090;&#1099;%20&#1052;&#1072;&#1087;&#1080;&#1085;&#1092;&#1086;\&#1048;&#1055;%20&#1055;&#1088;&#1086;&#1077;&#1082;&#1090;%20&#1084;&#1077;&#1078;&#1077;&#1074;&#1072;&#1085;&#1080;&#1103;\&#1042;&#1077;&#1076;&#1086;&#1084;&#1086;&#1089;&#1090;&#1100;%20&#1082;&#1086;&#1086;&#1088;&#1076;&#1080;&#1085;&#1072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F1B6B2-DA6A-43EB-950F-421B5520B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Ведомость координат</Template>
  <TotalTime>2</TotalTime>
  <Pages>10</Pages>
  <Words>2750</Words>
  <Characters>14772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Ведомость координат точек теодолитного хода</vt:lpstr>
    </vt:vector>
  </TitlesOfParts>
  <Company>grad</Company>
  <LinksUpToDate>false</LinksUpToDate>
  <CharactersWithSpaces>17488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Ведомость координат точек теодолитного хода</dc:title>
  <dc:creator>Ирина А. Бейфус</dc:creator>
  <cp:lastModifiedBy>Goncharuk</cp:lastModifiedBy>
  <cp:revision>5</cp:revision>
  <dcterms:created xsi:type="dcterms:W3CDTF">2017-04-26T03:42:00Z</dcterms:created>
  <dcterms:modified xsi:type="dcterms:W3CDTF">2017-05-05T04:48:00Z</dcterms:modified>
</cp:coreProperties>
</file>